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38668245"/>
    <w:p w14:paraId="2B1CB0B8" w14:textId="21449797" w:rsidR="008F5171" w:rsidRPr="00903BCC" w:rsidRDefault="008F5171" w:rsidP="008F5171">
      <w:pPr>
        <w:widowControl w:val="0"/>
        <w:tabs>
          <w:tab w:val="right" w:pos="9923"/>
        </w:tabs>
        <w:spacing w:after="0"/>
        <w:rPr>
          <w:rFonts w:ascii="Arial" w:hAnsi="Arial"/>
          <w:b/>
          <w:sz w:val="28"/>
          <w:szCs w:val="28"/>
          <w:lang w:val="de-DE"/>
        </w:rPr>
      </w:pPr>
      <w:r w:rsidRPr="00903BCC">
        <w:rPr>
          <w:rFonts w:ascii="Arial" w:hAnsi="Arial"/>
          <w:b/>
          <w:sz w:val="28"/>
          <w:szCs w:val="28"/>
        </w:rPr>
        <w:fldChar w:fldCharType="begin"/>
      </w:r>
      <w:r w:rsidRPr="00903BCC">
        <w:rPr>
          <w:rFonts w:ascii="Arial" w:hAnsi="Arial"/>
          <w:b/>
          <w:sz w:val="28"/>
          <w:szCs w:val="28"/>
          <w:lang w:val="en-US"/>
        </w:rPr>
        <w:instrText xml:space="preserve"> DOCPROPERTY  MeetingName  \* MERGEFORMAT </w:instrText>
      </w:r>
      <w:r w:rsidRPr="00903BCC">
        <w:rPr>
          <w:rFonts w:ascii="Arial" w:hAnsi="Arial"/>
          <w:b/>
          <w:sz w:val="28"/>
          <w:szCs w:val="28"/>
        </w:rPr>
        <w:fldChar w:fldCharType="separate"/>
      </w:r>
      <w:r w:rsidRPr="00903BCC">
        <w:rPr>
          <w:rFonts w:ascii="Arial" w:hAnsi="Arial"/>
          <w:b/>
          <w:sz w:val="28"/>
          <w:szCs w:val="28"/>
          <w:lang w:val="en-US"/>
        </w:rPr>
        <w:t>3GPP TSG RAN WG1 #11</w:t>
      </w:r>
      <w:r w:rsidRPr="00903BCC">
        <w:rPr>
          <w:rFonts w:ascii="Arial" w:hAnsi="Arial"/>
          <w:b/>
          <w:sz w:val="28"/>
          <w:szCs w:val="28"/>
        </w:rPr>
        <w:fldChar w:fldCharType="end"/>
      </w:r>
      <w:r w:rsidR="00A649DE">
        <w:rPr>
          <w:rFonts w:ascii="Arial" w:hAnsi="Arial"/>
          <w:b/>
          <w:sz w:val="28"/>
          <w:szCs w:val="28"/>
        </w:rPr>
        <w:t>5</w:t>
      </w:r>
      <w:r w:rsidRPr="00903BCC">
        <w:rPr>
          <w:rFonts w:ascii="Arial" w:hAnsi="Arial"/>
          <w:b/>
          <w:szCs w:val="22"/>
          <w:lang w:val="de-DE"/>
        </w:rPr>
        <w:tab/>
      </w:r>
      <w:r w:rsidRPr="00903BCC">
        <w:rPr>
          <w:rFonts w:ascii="Arial" w:hAnsi="Arial"/>
          <w:b/>
          <w:sz w:val="28"/>
          <w:szCs w:val="28"/>
        </w:rPr>
        <w:t>R1-</w:t>
      </w:r>
      <w:r w:rsidR="003E6F2B" w:rsidRPr="00903BCC">
        <w:rPr>
          <w:rFonts w:ascii="Arial" w:hAnsi="Arial"/>
          <w:b/>
          <w:sz w:val="28"/>
          <w:szCs w:val="28"/>
        </w:rPr>
        <w:t>23</w:t>
      </w:r>
      <w:r w:rsidR="003E6F2B">
        <w:rPr>
          <w:rFonts w:ascii="Arial" w:hAnsi="Arial"/>
          <w:b/>
          <w:sz w:val="28"/>
          <w:szCs w:val="28"/>
        </w:rPr>
        <w:t>10981</w:t>
      </w:r>
    </w:p>
    <w:p w14:paraId="06B45E2F" w14:textId="2E6AFC37" w:rsidR="008F5171" w:rsidRPr="00903BCC" w:rsidRDefault="00D14EFB" w:rsidP="008F5171">
      <w:pPr>
        <w:widowControl w:val="0"/>
        <w:spacing w:after="0"/>
        <w:rPr>
          <w:rFonts w:ascii="Arial" w:hAnsi="Arial"/>
          <w:b/>
          <w:sz w:val="28"/>
          <w:szCs w:val="28"/>
          <w:lang w:val="en-US"/>
        </w:rPr>
      </w:pPr>
      <w:bookmarkStart w:id="1" w:name="_Hlk138667995"/>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bookmarkEnd w:id="1"/>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1E81183E"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B71656">
        <w:rPr>
          <w:rFonts w:ascii="Arial" w:hAnsi="Arial" w:cs="Arial"/>
          <w:b/>
          <w:sz w:val="24"/>
          <w:szCs w:val="24"/>
        </w:rPr>
        <w:t>Remaining issues</w:t>
      </w:r>
      <w:r w:rsidR="006E32CB">
        <w:rPr>
          <w:rFonts w:ascii="Arial" w:hAnsi="Arial" w:cs="Arial"/>
          <w:b/>
          <w:sz w:val="24"/>
          <w:szCs w:val="24"/>
        </w:rPr>
        <w:t xml:space="preserve"> on </w:t>
      </w:r>
      <w:r w:rsidR="00304C97">
        <w:rPr>
          <w:rFonts w:ascii="Arial" w:hAnsi="Arial" w:cs="Arial"/>
          <w:b/>
          <w:sz w:val="24"/>
          <w:szCs w:val="24"/>
        </w:rPr>
        <w:t>Positioning for RedCap UEs</w:t>
      </w:r>
    </w:p>
    <w:p w14:paraId="529C67FA" w14:textId="684C8554"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283C80">
        <w:rPr>
          <w:rFonts w:ascii="Arial" w:eastAsia="MS Mincho" w:hAnsi="Arial" w:cs="Arial"/>
          <w:b/>
          <w:sz w:val="24"/>
          <w:szCs w:val="24"/>
        </w:rPr>
        <w:t>8</w:t>
      </w:r>
      <w:r w:rsidR="006E32CB">
        <w:rPr>
          <w:rFonts w:ascii="Arial" w:eastAsia="MS Mincho" w:hAnsi="Arial" w:cs="Arial"/>
          <w:b/>
          <w:sz w:val="24"/>
          <w:szCs w:val="24"/>
        </w:rPr>
        <w:t>.</w:t>
      </w:r>
      <w:r w:rsidR="00735DA1">
        <w:rPr>
          <w:rFonts w:ascii="Arial" w:eastAsia="MS Mincho" w:hAnsi="Arial" w:cs="Arial"/>
          <w:b/>
          <w:sz w:val="24"/>
          <w:szCs w:val="24"/>
        </w:rPr>
        <w:t>3</w:t>
      </w:r>
      <w:r w:rsidR="006E32CB">
        <w:rPr>
          <w:rFonts w:ascii="Arial" w:eastAsia="MS Mincho" w:hAnsi="Arial" w:cs="Arial"/>
          <w:b/>
          <w:sz w:val="24"/>
          <w:szCs w:val="24"/>
        </w:rPr>
        <w:t>.</w:t>
      </w:r>
      <w:r w:rsidR="00304C97">
        <w:rPr>
          <w:rFonts w:ascii="Arial" w:eastAsia="MS Mincho" w:hAnsi="Arial" w:cs="Arial"/>
          <w:b/>
          <w:sz w:val="24"/>
          <w:szCs w:val="24"/>
        </w:rPr>
        <w:t>5</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9C2648">
      <w:pPr>
        <w:pStyle w:val="Heading1"/>
        <w:rPr>
          <w:lang w:val="en-US"/>
        </w:rPr>
      </w:pPr>
      <w:r w:rsidRPr="003A74B1">
        <w:rPr>
          <w:lang w:val="en-US"/>
        </w:rPr>
        <w:t>Introduction</w:t>
      </w:r>
    </w:p>
    <w:p w14:paraId="0A84A444" w14:textId="2167CFBB" w:rsidR="005057F7" w:rsidRPr="00880F3E" w:rsidRDefault="006E32CB" w:rsidP="006E32CB">
      <w:pPr>
        <w:pStyle w:val="ListParagraph"/>
        <w:spacing w:before="120" w:after="120"/>
        <w:ind w:left="0"/>
        <w:contextualSpacing w:val="0"/>
        <w:jc w:val="both"/>
        <w:rPr>
          <w:lang w:val="en-US"/>
        </w:rPr>
      </w:pPr>
      <w:bookmarkStart w:id="2" w:name="_Hlk525462591"/>
      <w:r w:rsidRPr="00880F3E">
        <w:rPr>
          <w:lang w:val="en-US"/>
        </w:rPr>
        <w:t xml:space="preserve">In Rel-16 native NR positioning support was standardized and in Rel-17 enhancements were made. </w:t>
      </w:r>
      <w:r w:rsidR="00CC2A98" w:rsidRPr="00880F3E">
        <w:rPr>
          <w:lang w:val="en-US"/>
        </w:rPr>
        <w:t>At RAN#9</w:t>
      </w:r>
      <w:r w:rsidR="00542D0A" w:rsidRPr="00880F3E">
        <w:rPr>
          <w:lang w:val="en-US"/>
        </w:rPr>
        <w:t>8</w:t>
      </w:r>
      <w:r w:rsidR="00CC2A98" w:rsidRPr="00880F3E">
        <w:rPr>
          <w:lang w:val="en-US"/>
        </w:rPr>
        <w:t xml:space="preserve">, a new </w:t>
      </w:r>
      <w:r w:rsidR="00542D0A" w:rsidRPr="00880F3E">
        <w:rPr>
          <w:lang w:val="en-US"/>
        </w:rPr>
        <w:t>work</w:t>
      </w:r>
      <w:r w:rsidR="00CC2A98" w:rsidRPr="00880F3E">
        <w:rPr>
          <w:lang w:val="en-US"/>
        </w:rPr>
        <w:t xml:space="preserve"> item “</w:t>
      </w:r>
      <w:r w:rsidR="00542D0A" w:rsidRPr="00880F3E">
        <w:rPr>
          <w:lang w:val="en-US"/>
        </w:rPr>
        <w:t>E</w:t>
      </w:r>
      <w:r w:rsidR="00CC2A98" w:rsidRPr="00880F3E">
        <w:rPr>
          <w:lang w:val="en-US"/>
        </w:rPr>
        <w:t>xpanded and improved NR positioning” was approved</w:t>
      </w:r>
      <w:r w:rsidR="00923F9F">
        <w:rPr>
          <w:lang w:val="en-US"/>
        </w:rPr>
        <w:t xml:space="preserve"> and updated at RAN#99</w:t>
      </w:r>
      <w:r w:rsidR="00CC2A98" w:rsidRPr="00880F3E">
        <w:rPr>
          <w:lang w:val="en-US"/>
        </w:rPr>
        <w:t xml:space="preserve"> </w:t>
      </w:r>
      <w:r w:rsidR="0095287B" w:rsidRPr="00880F3E">
        <w:rPr>
          <w:cs/>
          <w:lang w:val="en-US"/>
        </w:rPr>
        <w:fldChar w:fldCharType="begin"/>
      </w:r>
      <w:r w:rsidR="0095287B" w:rsidRPr="00880F3E">
        <w:rPr>
          <w:lang w:val="en-US"/>
        </w:rPr>
        <w:instrText xml:space="preserve"> REF _Ref100325078 \r \h </w:instrText>
      </w:r>
      <w:r w:rsidR="00E1793B" w:rsidRPr="00880F3E">
        <w:rPr>
          <w:lang w:val="en-US"/>
        </w:rPr>
        <w:instrText xml:space="preserve"> \* MERGEFORMAT </w:instrText>
      </w:r>
      <w:r w:rsidR="0095287B" w:rsidRPr="00880F3E">
        <w:rPr>
          <w:cs/>
          <w:lang w:val="en-US"/>
        </w:rPr>
      </w:r>
      <w:r w:rsidR="0095287B" w:rsidRPr="00880F3E">
        <w:rPr>
          <w:cs/>
          <w:lang w:val="en-US"/>
        </w:rPr>
        <w:fldChar w:fldCharType="separate"/>
      </w:r>
      <w:r w:rsidR="00DA1DA1" w:rsidRPr="00880F3E">
        <w:rPr>
          <w:lang w:val="en-US"/>
        </w:rPr>
        <w:t>[1]</w:t>
      </w:r>
      <w:r w:rsidR="0095287B" w:rsidRPr="00880F3E">
        <w:rPr>
          <w:cs/>
          <w:lang w:val="en-US"/>
        </w:rPr>
        <w:fldChar w:fldCharType="end"/>
      </w:r>
      <w:r w:rsidR="00542D0A" w:rsidRPr="00880F3E">
        <w:rPr>
          <w:lang w:val="en-US"/>
        </w:rPr>
        <w:t>.</w:t>
      </w:r>
      <w:r w:rsidR="001E6960" w:rsidRPr="00880F3E">
        <w:rPr>
          <w:lang w:val="en-US"/>
        </w:rPr>
        <w:t xml:space="preserve"> </w:t>
      </w:r>
      <w:r w:rsidRPr="00880F3E">
        <w:rPr>
          <w:lang w:val="en-US"/>
        </w:rPr>
        <w:t>This contribution discussed our views</w:t>
      </w:r>
      <w:r w:rsidR="00632B29">
        <w:rPr>
          <w:lang w:val="en-US"/>
        </w:rPr>
        <w:t xml:space="preserve"> on remaining issues on</w:t>
      </w:r>
      <w:r w:rsidRPr="00880F3E">
        <w:rPr>
          <w:lang w:val="en-US"/>
        </w:rPr>
        <w:t xml:space="preserve"> </w:t>
      </w:r>
      <w:proofErr w:type="spellStart"/>
      <w:r w:rsidR="00304C97" w:rsidRPr="00880F3E">
        <w:rPr>
          <w:lang w:val="en-US"/>
        </w:rPr>
        <w:t>RedCap</w:t>
      </w:r>
      <w:proofErr w:type="spellEnd"/>
      <w:r w:rsidR="00304C97" w:rsidRPr="00880F3E">
        <w:rPr>
          <w:lang w:val="en-US"/>
        </w:rPr>
        <w:t xml:space="preserve"> UE Positioning</w:t>
      </w:r>
      <w:r w:rsidRPr="00880F3E">
        <w:rPr>
          <w:lang w:val="en-US"/>
        </w:rPr>
        <w:t>. The objective in the WID is:</w:t>
      </w:r>
    </w:p>
    <w:bookmarkEnd w:id="2"/>
    <w:p w14:paraId="022D2EC7" w14:textId="77777777" w:rsidR="00304C97" w:rsidRPr="00880F3E" w:rsidRDefault="00304C97" w:rsidP="00304C97">
      <w:pPr>
        <w:numPr>
          <w:ilvl w:val="0"/>
          <w:numId w:val="107"/>
        </w:numPr>
        <w:overflowPunct/>
        <w:autoSpaceDE/>
        <w:autoSpaceDN/>
        <w:adjustRightInd/>
        <w:spacing w:after="0" w:line="256" w:lineRule="auto"/>
        <w:textAlignment w:val="auto"/>
        <w:rPr>
          <w:rFonts w:eastAsia="MS Mincho"/>
          <w:lang w:val="en-US" w:eastAsia="ko-KR"/>
        </w:rPr>
      </w:pPr>
      <w:r w:rsidRPr="00880F3E">
        <w:rPr>
          <w:rFonts w:eastAsia="MS Mincho"/>
          <w:lang w:eastAsia="ko-KR"/>
        </w:rPr>
        <w:t>Specify support of positioning for UEs with Reduced Capabilities (RedCap UEs)</w:t>
      </w:r>
    </w:p>
    <w:p w14:paraId="1A6842E4" w14:textId="77777777" w:rsidR="00304C97" w:rsidRPr="00880F3E" w:rsidRDefault="00304C97" w:rsidP="00304C97">
      <w:pPr>
        <w:numPr>
          <w:ilvl w:val="1"/>
          <w:numId w:val="107"/>
        </w:numPr>
        <w:overflowPunct/>
        <w:autoSpaceDE/>
        <w:autoSpaceDN/>
        <w:adjustRightInd/>
        <w:spacing w:after="160" w:line="256" w:lineRule="auto"/>
        <w:textAlignment w:val="auto"/>
        <w:rPr>
          <w:rFonts w:eastAsia="MS Mincho"/>
          <w:lang w:eastAsia="ko-KR"/>
        </w:rPr>
      </w:pPr>
      <w:r w:rsidRPr="00880F3E">
        <w:rPr>
          <w:rFonts w:eastAsia="MS Mincho"/>
          <w:lang w:eastAsia="ko-KR"/>
        </w:rPr>
        <w:t xml:space="preserve">Specify support of Frequency Hopping (FH) beyond maximum RedCap UE bandwidth for reception of DL PRS </w:t>
      </w:r>
      <w:r w:rsidRPr="00880F3E">
        <w:rPr>
          <w:lang w:eastAsia="zh-CN"/>
        </w:rPr>
        <w:t>and</w:t>
      </w:r>
      <w:r w:rsidRPr="00880F3E">
        <w:rPr>
          <w:rFonts w:eastAsia="MS Mincho"/>
          <w:lang w:eastAsia="ko-KR"/>
        </w:rPr>
        <w:t xml:space="preserve"> transmission of UL SRS for positioning [RAN1, RAN2].</w:t>
      </w:r>
    </w:p>
    <w:p w14:paraId="2CDAD9F5" w14:textId="77777777" w:rsidR="00304C97" w:rsidRPr="00880F3E" w:rsidRDefault="00304C97" w:rsidP="00304C97">
      <w:pPr>
        <w:numPr>
          <w:ilvl w:val="2"/>
          <w:numId w:val="107"/>
        </w:numPr>
        <w:overflowPunct/>
        <w:autoSpaceDE/>
        <w:autoSpaceDN/>
        <w:adjustRightInd/>
        <w:spacing w:after="160" w:line="256" w:lineRule="auto"/>
        <w:textAlignment w:val="auto"/>
        <w:rPr>
          <w:rFonts w:eastAsia="MS Mincho"/>
          <w:lang w:eastAsia="ko-KR"/>
        </w:rPr>
      </w:pPr>
      <w:r w:rsidRPr="00880F3E">
        <w:rPr>
          <w:rFonts w:eastAsia="MS Mincho"/>
          <w:lang w:eastAsia="ko-KR"/>
        </w:rPr>
        <w:t>NOTE: The complexity of the corresponding capabilities for RedCap UEs should be addressed for the introduction of appropriate capabilities for RedCap UEs.</w:t>
      </w:r>
    </w:p>
    <w:p w14:paraId="38C3A420" w14:textId="7ACCF74D" w:rsidR="00B52DDA" w:rsidRPr="00880F3E" w:rsidRDefault="00304C97" w:rsidP="00304C97">
      <w:pPr>
        <w:numPr>
          <w:ilvl w:val="1"/>
          <w:numId w:val="107"/>
        </w:numPr>
        <w:overflowPunct/>
        <w:autoSpaceDE/>
        <w:autoSpaceDN/>
        <w:adjustRightInd/>
        <w:spacing w:after="0" w:line="256" w:lineRule="auto"/>
        <w:textAlignment w:val="auto"/>
        <w:rPr>
          <w:rFonts w:eastAsia="MS Mincho"/>
          <w:lang w:eastAsia="ko-KR"/>
        </w:rPr>
      </w:pPr>
      <w:r w:rsidRPr="00880F3E">
        <w:rPr>
          <w:rFonts w:eastAsia="MS Mincho"/>
          <w:lang w:eastAsia="ko-KR"/>
        </w:rPr>
        <w:t>Specify RRM requirements for positioning including RRM measurements and procedures for RedCap UEs for both with and without frequency hopping [RAN4].</w:t>
      </w:r>
    </w:p>
    <w:p w14:paraId="32DFD729" w14:textId="77777777" w:rsidR="009C177F" w:rsidRDefault="009C177F" w:rsidP="009C177F">
      <w:pPr>
        <w:overflowPunct/>
        <w:autoSpaceDE/>
        <w:autoSpaceDN/>
        <w:adjustRightInd/>
        <w:spacing w:after="0" w:line="256" w:lineRule="auto"/>
        <w:textAlignment w:val="auto"/>
        <w:rPr>
          <w:rFonts w:eastAsia="MS Mincho"/>
          <w:lang w:eastAsia="ko-KR"/>
        </w:rPr>
      </w:pPr>
    </w:p>
    <w:p w14:paraId="3F4A81FC" w14:textId="3C1AE0D8" w:rsidR="009C177F" w:rsidRPr="00880F3E" w:rsidRDefault="009C177F" w:rsidP="00BE3324">
      <w:pPr>
        <w:overflowPunct/>
        <w:autoSpaceDE/>
        <w:autoSpaceDN/>
        <w:adjustRightInd/>
        <w:spacing w:after="0" w:line="256" w:lineRule="auto"/>
        <w:textAlignment w:val="auto"/>
        <w:rPr>
          <w:rFonts w:eastAsia="MS Mincho"/>
          <w:lang w:eastAsia="ko-KR"/>
        </w:rPr>
      </w:pPr>
      <w:r>
        <w:rPr>
          <w:rFonts w:eastAsia="MS Mincho"/>
          <w:lang w:eastAsia="ko-KR"/>
        </w:rPr>
        <w:t>Overall, we think RAN1 needs more progress</w:t>
      </w:r>
      <w:r w:rsidR="00CA06A3">
        <w:rPr>
          <w:rFonts w:eastAsia="MS Mincho"/>
          <w:lang w:eastAsia="ko-KR"/>
        </w:rPr>
        <w:t xml:space="preserve"> at least for the SRS frequency hopping patter</w:t>
      </w:r>
      <w:r w:rsidR="005721A7">
        <w:rPr>
          <w:rFonts w:eastAsia="MS Mincho"/>
          <w:lang w:eastAsia="ko-KR"/>
        </w:rPr>
        <w:t>n and measurement reporting for both DL and UL frequency hopping, in order to make the frequency hopping feature work.</w:t>
      </w:r>
    </w:p>
    <w:p w14:paraId="7CB89A92" w14:textId="25A53415" w:rsidR="006B3C70" w:rsidRDefault="009C4AC0" w:rsidP="00D0198B">
      <w:pPr>
        <w:pStyle w:val="Heading1"/>
        <w:rPr>
          <w:lang w:val="en-US"/>
        </w:rPr>
      </w:pPr>
      <w:r w:rsidRPr="003A74B1">
        <w:rPr>
          <w:lang w:val="en-US"/>
        </w:rPr>
        <w:t>Discussion</w:t>
      </w:r>
    </w:p>
    <w:p w14:paraId="1E7E2B53" w14:textId="13595693" w:rsidR="00880F3E" w:rsidRDefault="007F67E7" w:rsidP="00880F3E">
      <w:pPr>
        <w:pStyle w:val="Heading2"/>
      </w:pPr>
      <w:r>
        <w:t>DL PRS frequency hopping</w:t>
      </w:r>
    </w:p>
    <w:p w14:paraId="1851DAAA" w14:textId="71B64900" w:rsidR="001A4495" w:rsidRDefault="00B6645B" w:rsidP="00C369C4">
      <w:pPr>
        <w:rPr>
          <w:lang w:eastAsia="ja-JP"/>
        </w:rPr>
      </w:pPr>
      <w:r>
        <w:rPr>
          <w:color w:val="000000" w:themeColor="text1"/>
          <w:lang w:eastAsia="ja-JP"/>
        </w:rPr>
        <w:t>This section discuss</w:t>
      </w:r>
      <w:r w:rsidR="004026BE">
        <w:rPr>
          <w:color w:val="000000" w:themeColor="text1"/>
          <w:lang w:eastAsia="ja-JP"/>
        </w:rPr>
        <w:t>es</w:t>
      </w:r>
      <w:r>
        <w:rPr>
          <w:color w:val="000000" w:themeColor="text1"/>
          <w:lang w:eastAsia="ja-JP"/>
        </w:rPr>
        <w:t xml:space="preserve"> the </w:t>
      </w:r>
      <w:r w:rsidR="004026BE">
        <w:rPr>
          <w:color w:val="000000" w:themeColor="text1"/>
          <w:lang w:eastAsia="ja-JP"/>
        </w:rPr>
        <w:t xml:space="preserve">necessary features and issues to support DL PRS frequency hopping. </w:t>
      </w:r>
      <w:r w:rsidR="006D41A0">
        <w:rPr>
          <w:color w:val="000000" w:themeColor="text1"/>
          <w:lang w:eastAsia="ja-JP"/>
        </w:rPr>
        <w:t xml:space="preserve">For RedCap positioning, we think at least measurement report should be further clarified. </w:t>
      </w:r>
    </w:p>
    <w:p w14:paraId="17F68E09" w14:textId="2A49485D" w:rsidR="00154CC5" w:rsidRDefault="001F16D2" w:rsidP="004532C9">
      <w:pPr>
        <w:pStyle w:val="Heading3"/>
      </w:pPr>
      <w:r>
        <w:t>M</w:t>
      </w:r>
      <w:r w:rsidR="002D0E53">
        <w:t xml:space="preserve">easurement </w:t>
      </w:r>
      <w:r>
        <w:t>and report</w:t>
      </w:r>
      <w:r w:rsidR="00FC4613">
        <w:t xml:space="preserve"> </w:t>
      </w:r>
    </w:p>
    <w:p w14:paraId="5218739C" w14:textId="529C318B" w:rsidR="00AA7D98" w:rsidRDefault="00AA7D98" w:rsidP="00BE3324">
      <w:pPr>
        <w:overflowPunct/>
        <w:autoSpaceDE/>
        <w:autoSpaceDN/>
        <w:adjustRightInd/>
        <w:textAlignment w:val="auto"/>
        <w:rPr>
          <w:rFonts w:ascii="Times" w:eastAsia="Yu Mincho" w:hAnsi="Times"/>
          <w:b/>
          <w:highlight w:val="green"/>
          <w:lang w:eastAsia="ja-JP"/>
        </w:rPr>
      </w:pPr>
      <w:r w:rsidRPr="00AA7D98">
        <w:rPr>
          <w:rFonts w:ascii="Times" w:eastAsia="Yu Mincho" w:hAnsi="Times"/>
          <w:bCs/>
          <w:lang w:eastAsia="ja-JP"/>
        </w:rPr>
        <w:t xml:space="preserve">For </w:t>
      </w:r>
      <w:r w:rsidR="00513532">
        <w:rPr>
          <w:rFonts w:ascii="Times" w:eastAsia="Yu Mincho" w:hAnsi="Times"/>
          <w:bCs/>
          <w:lang w:eastAsia="ja-JP"/>
        </w:rPr>
        <w:t xml:space="preserve">the </w:t>
      </w:r>
      <w:r w:rsidRPr="00AA7D98">
        <w:rPr>
          <w:rFonts w:ascii="Times" w:eastAsia="Yu Mincho" w:hAnsi="Times"/>
          <w:bCs/>
          <w:lang w:eastAsia="ja-JP"/>
        </w:rPr>
        <w:t xml:space="preserve">measurement and reporting </w:t>
      </w:r>
      <w:r>
        <w:rPr>
          <w:rFonts w:ascii="Times" w:eastAsia="Yu Mincho" w:hAnsi="Times"/>
          <w:bCs/>
          <w:lang w:eastAsia="ja-JP"/>
        </w:rPr>
        <w:t>of the DL PRS frequency hopping,</w:t>
      </w:r>
      <w:r w:rsidR="00513532">
        <w:rPr>
          <w:rFonts w:ascii="Times" w:eastAsia="Yu Mincho" w:hAnsi="Times"/>
          <w:bCs/>
          <w:lang w:eastAsia="ja-JP"/>
        </w:rPr>
        <w:t xml:space="preserve"> RAN1 made the following agreement</w:t>
      </w:r>
      <w:r w:rsidR="00B5684D">
        <w:rPr>
          <w:rFonts w:ascii="Times" w:eastAsia="Yu Mincho" w:hAnsi="Times"/>
          <w:bCs/>
          <w:lang w:eastAsia="ja-JP"/>
        </w:rPr>
        <w:t>s</w:t>
      </w:r>
      <w:r w:rsidR="00513532">
        <w:rPr>
          <w:rFonts w:ascii="Times" w:eastAsia="Yu Mincho" w:hAnsi="Times"/>
          <w:bCs/>
          <w:lang w:eastAsia="ja-JP"/>
        </w:rPr>
        <w:t xml:space="preserve"> at RAN1 #113 meeting.</w:t>
      </w:r>
    </w:p>
    <w:tbl>
      <w:tblPr>
        <w:tblStyle w:val="TableGrid"/>
        <w:tblW w:w="0" w:type="auto"/>
        <w:tblLook w:val="04A0" w:firstRow="1" w:lastRow="0" w:firstColumn="1" w:lastColumn="0" w:noHBand="0" w:noVBand="1"/>
      </w:tblPr>
      <w:tblGrid>
        <w:gridCol w:w="9962"/>
      </w:tblGrid>
      <w:tr w:rsidR="007751E6" w14:paraId="3611D6D2" w14:textId="77777777" w:rsidTr="007751E6">
        <w:tc>
          <w:tcPr>
            <w:tcW w:w="9962" w:type="dxa"/>
          </w:tcPr>
          <w:p w14:paraId="28A07198" w14:textId="393CD577" w:rsidR="007751E6" w:rsidRPr="007766AA" w:rsidRDefault="007751E6" w:rsidP="007751E6">
            <w:pPr>
              <w:overflowPunct/>
              <w:autoSpaceDE/>
              <w:autoSpaceDN/>
              <w:adjustRightInd/>
              <w:spacing w:after="0"/>
              <w:textAlignment w:val="auto"/>
              <w:rPr>
                <w:rFonts w:ascii="Times" w:eastAsia="Yu Mincho" w:hAnsi="Times"/>
                <w:b/>
                <w:lang w:eastAsia="ja-JP"/>
              </w:rPr>
            </w:pPr>
            <w:r w:rsidRPr="007766AA">
              <w:rPr>
                <w:rFonts w:ascii="Times" w:eastAsia="Yu Mincho" w:hAnsi="Times"/>
                <w:b/>
                <w:highlight w:val="green"/>
                <w:lang w:eastAsia="ja-JP"/>
              </w:rPr>
              <w:t>Agreement</w:t>
            </w:r>
          </w:p>
          <w:p w14:paraId="2E329D93" w14:textId="77777777" w:rsidR="007751E6" w:rsidRPr="007766AA" w:rsidRDefault="007751E6" w:rsidP="007751E6">
            <w:pPr>
              <w:overflowPunct/>
              <w:autoSpaceDE/>
              <w:autoSpaceDN/>
              <w:adjustRightInd/>
              <w:textAlignment w:val="auto"/>
              <w:rPr>
                <w:rFonts w:ascii="Times" w:eastAsia="Yu Mincho" w:hAnsi="Times"/>
                <w:lang w:eastAsia="ja-JP"/>
              </w:rPr>
            </w:pPr>
            <w:r w:rsidRPr="007766AA">
              <w:rPr>
                <w:rFonts w:ascii="Times" w:eastAsia="Yu Mincho" w:hAnsi="Times" w:hint="eastAsia"/>
                <w:lang w:eastAsia="ja-JP"/>
              </w:rPr>
              <w:t>T</w:t>
            </w:r>
            <w:r w:rsidRPr="007766AA">
              <w:rPr>
                <w:rFonts w:ascii="Times" w:eastAsia="Yu Mincho" w:hAnsi="Times"/>
                <w:lang w:eastAsia="ja-JP"/>
              </w:rPr>
              <w:t>he previous agreement is updated as follows:</w:t>
            </w:r>
          </w:p>
          <w:p w14:paraId="66D3E392" w14:textId="77777777" w:rsidR="007751E6" w:rsidRPr="007766AA" w:rsidRDefault="007751E6" w:rsidP="007751E6">
            <w:pPr>
              <w:overflowPunct/>
              <w:autoSpaceDE/>
              <w:autoSpaceDN/>
              <w:adjustRightInd/>
              <w:spacing w:after="0"/>
              <w:ind w:leftChars="200" w:left="400"/>
              <w:textAlignment w:val="auto"/>
              <w:rPr>
                <w:rFonts w:ascii="Times" w:eastAsia="Batang" w:hAnsi="Times"/>
                <w:b/>
                <w:bCs/>
                <w:lang w:val="en-US" w:eastAsia="ja-JP"/>
              </w:rPr>
            </w:pPr>
            <w:r w:rsidRPr="007766AA">
              <w:rPr>
                <w:rFonts w:ascii="Times" w:eastAsia="Batang" w:hAnsi="Times"/>
                <w:b/>
                <w:bCs/>
                <w:highlight w:val="green"/>
                <w:lang w:val="en-US" w:eastAsia="ja-JP"/>
              </w:rPr>
              <w:t>Agreement</w:t>
            </w:r>
          </w:p>
          <w:p w14:paraId="69CE49B4" w14:textId="77777777" w:rsidR="007751E6" w:rsidRPr="007766AA" w:rsidRDefault="007751E6" w:rsidP="007751E6">
            <w:pPr>
              <w:overflowPunct/>
              <w:autoSpaceDE/>
              <w:autoSpaceDN/>
              <w:adjustRightInd/>
              <w:spacing w:after="0"/>
              <w:ind w:leftChars="200" w:left="400"/>
              <w:textAlignment w:val="auto"/>
              <w:rPr>
                <w:rFonts w:ascii="Times" w:eastAsia="Batang" w:hAnsi="Times"/>
                <w:bCs/>
                <w:lang w:val="en-US" w:eastAsia="ja-JP"/>
              </w:rPr>
            </w:pPr>
            <w:r w:rsidRPr="007766AA">
              <w:rPr>
                <w:rFonts w:ascii="Times" w:eastAsia="Batang" w:hAnsi="Times"/>
                <w:bCs/>
                <w:lang w:val="en-US" w:eastAsia="ja-JP"/>
              </w:rPr>
              <w:t xml:space="preserve">For DL Rx hopping or UL Tx hopping, support the UE or </w:t>
            </w:r>
            <w:proofErr w:type="spellStart"/>
            <w:r w:rsidRPr="007766AA">
              <w:rPr>
                <w:rFonts w:ascii="Times" w:eastAsia="Batang" w:hAnsi="Times"/>
                <w:bCs/>
                <w:lang w:val="en-US" w:eastAsia="ja-JP"/>
              </w:rPr>
              <w:t>gNB</w:t>
            </w:r>
            <w:proofErr w:type="spellEnd"/>
            <w:r w:rsidRPr="007766AA">
              <w:rPr>
                <w:rFonts w:ascii="Times" w:eastAsia="Batang" w:hAnsi="Times"/>
                <w:bCs/>
                <w:lang w:val="en-US" w:eastAsia="ja-JP"/>
              </w:rPr>
              <w:t xml:space="preserve"> to report the following:</w:t>
            </w:r>
          </w:p>
          <w:p w14:paraId="29EE6D49" w14:textId="77777777" w:rsidR="007751E6" w:rsidRPr="007766AA" w:rsidRDefault="007751E6" w:rsidP="007751E6">
            <w:pPr>
              <w:numPr>
                <w:ilvl w:val="0"/>
                <w:numId w:val="112"/>
              </w:numPr>
              <w:overflowPunct/>
              <w:autoSpaceDE/>
              <w:autoSpaceDN/>
              <w:adjustRightInd/>
              <w:spacing w:after="0"/>
              <w:ind w:leftChars="380" w:left="1120"/>
              <w:textAlignment w:val="auto"/>
              <w:rPr>
                <w:rFonts w:ascii="Times" w:eastAsia="Batang" w:hAnsi="Times"/>
                <w:bCs/>
                <w:lang w:val="en-US" w:eastAsia="ja-JP"/>
              </w:rPr>
            </w:pPr>
            <w:r w:rsidRPr="007766AA">
              <w:rPr>
                <w:rFonts w:ascii="Times" w:eastAsia="Batang" w:hAnsi="Times"/>
                <w:bCs/>
                <w:lang w:val="en-US" w:eastAsia="ja-JP"/>
              </w:rPr>
              <w:t>A single measurement based on receiving multiple hops of the DL PRS or UL SRS for positioning</w:t>
            </w:r>
          </w:p>
          <w:p w14:paraId="3AE35CC4" w14:textId="326EE093" w:rsidR="007751E6" w:rsidRPr="007766AA" w:rsidRDefault="007751E6" w:rsidP="007751E6">
            <w:pPr>
              <w:numPr>
                <w:ilvl w:val="0"/>
                <w:numId w:val="112"/>
              </w:numPr>
              <w:overflowPunct/>
              <w:autoSpaceDE/>
              <w:autoSpaceDN/>
              <w:adjustRightInd/>
              <w:spacing w:after="0"/>
              <w:ind w:leftChars="380" w:left="1120"/>
              <w:textAlignment w:val="auto"/>
              <w:rPr>
                <w:rFonts w:ascii="Times" w:eastAsia="Batang" w:hAnsi="Times"/>
                <w:bCs/>
                <w:color w:val="000000"/>
                <w:lang w:val="en-US" w:eastAsia="ja-JP"/>
              </w:rPr>
            </w:pPr>
            <w:r w:rsidRPr="007766AA">
              <w:rPr>
                <w:rFonts w:ascii="Times" w:eastAsia="Batang" w:hAnsi="Times"/>
                <w:bCs/>
                <w:color w:val="000000"/>
                <w:lang w:val="en-US" w:eastAsia="ja-JP"/>
              </w:rPr>
              <w:t>One  measurement where a measurement is associated with one received hop</w:t>
            </w:r>
          </w:p>
          <w:p w14:paraId="3F6A9D7A" w14:textId="77777777" w:rsidR="007751E6" w:rsidRPr="007766AA" w:rsidRDefault="007751E6" w:rsidP="007751E6">
            <w:pPr>
              <w:numPr>
                <w:ilvl w:val="0"/>
                <w:numId w:val="112"/>
              </w:numPr>
              <w:overflowPunct/>
              <w:autoSpaceDE/>
              <w:autoSpaceDN/>
              <w:adjustRightInd/>
              <w:spacing w:after="0"/>
              <w:ind w:leftChars="380" w:left="1120"/>
              <w:textAlignment w:val="auto"/>
              <w:rPr>
                <w:rFonts w:ascii="Times" w:eastAsia="Batang" w:hAnsi="Times"/>
                <w:bCs/>
                <w:lang w:val="en-US" w:eastAsia="ja-JP"/>
              </w:rPr>
            </w:pPr>
            <w:r w:rsidRPr="007766AA">
              <w:rPr>
                <w:rFonts w:ascii="Times" w:eastAsia="Batang" w:hAnsi="Times"/>
                <w:bCs/>
                <w:lang w:val="en-US" w:eastAsia="ja-JP"/>
              </w:rPr>
              <w:t>FFS: indication of how many received hops / which received hops where used in the measurement report.</w:t>
            </w:r>
          </w:p>
          <w:p w14:paraId="782815BA" w14:textId="77777777" w:rsidR="007751E6" w:rsidRPr="007766AA" w:rsidRDefault="007751E6" w:rsidP="007751E6">
            <w:pPr>
              <w:numPr>
                <w:ilvl w:val="0"/>
                <w:numId w:val="112"/>
              </w:numPr>
              <w:overflowPunct/>
              <w:autoSpaceDE/>
              <w:autoSpaceDN/>
              <w:adjustRightInd/>
              <w:spacing w:after="0"/>
              <w:ind w:leftChars="380" w:left="1120"/>
              <w:textAlignment w:val="auto"/>
              <w:rPr>
                <w:rFonts w:ascii="Times" w:eastAsia="Batang" w:hAnsi="Times"/>
                <w:bCs/>
                <w:color w:val="000000"/>
                <w:lang w:val="en-US" w:eastAsia="ja-JP"/>
              </w:rPr>
            </w:pPr>
            <w:r w:rsidRPr="007766AA">
              <w:rPr>
                <w:rFonts w:ascii="Times" w:eastAsia="Batang" w:hAnsi="Times"/>
                <w:bCs/>
                <w:lang w:val="en-US" w:eastAsia="ja-JP"/>
              </w:rPr>
              <w:t>Note: no new measurement definition is introduced in RAN1</w:t>
            </w:r>
          </w:p>
          <w:p w14:paraId="09A5BB5F" w14:textId="1833DFFA" w:rsidR="007751E6" w:rsidRPr="009B3716" w:rsidRDefault="007751E6" w:rsidP="009B3716">
            <w:pPr>
              <w:numPr>
                <w:ilvl w:val="0"/>
                <w:numId w:val="112"/>
              </w:numPr>
              <w:overflowPunct/>
              <w:autoSpaceDE/>
              <w:autoSpaceDN/>
              <w:adjustRightInd/>
              <w:spacing w:after="0"/>
              <w:ind w:leftChars="380" w:left="1120"/>
              <w:textAlignment w:val="auto"/>
              <w:rPr>
                <w:rFonts w:ascii="Times" w:eastAsia="Batang" w:hAnsi="Times"/>
                <w:bCs/>
                <w:color w:val="000000"/>
                <w:lang w:val="en-US" w:eastAsia="ja-JP"/>
              </w:rPr>
            </w:pPr>
            <w:r w:rsidRPr="007766AA">
              <w:rPr>
                <w:rFonts w:ascii="Times" w:eastAsia="Batang" w:hAnsi="Times"/>
                <w:bCs/>
                <w:lang w:val="en-US" w:eastAsia="ja-JP"/>
              </w:rPr>
              <w:t>FFS: conditions when the above measurements are reported, and whether the above measurements can be reported together</w:t>
            </w:r>
          </w:p>
        </w:tc>
      </w:tr>
    </w:tbl>
    <w:p w14:paraId="68192510" w14:textId="369085D2" w:rsidR="007751E6" w:rsidRDefault="007751E6" w:rsidP="007766AA">
      <w:pPr>
        <w:overflowPunct/>
        <w:autoSpaceDE/>
        <w:autoSpaceDN/>
        <w:adjustRightInd/>
        <w:spacing w:after="0"/>
        <w:textAlignment w:val="auto"/>
        <w:rPr>
          <w:rFonts w:ascii="Times" w:eastAsia="Yu Mincho" w:hAnsi="Times"/>
          <w:b/>
          <w:highlight w:val="green"/>
          <w:lang w:eastAsia="ja-JP"/>
        </w:rPr>
      </w:pPr>
    </w:p>
    <w:p w14:paraId="186147E7" w14:textId="54D2C7A0" w:rsidR="00733AAA" w:rsidRDefault="00733EEE" w:rsidP="002008E4">
      <w:pPr>
        <w:spacing w:after="0"/>
        <w:rPr>
          <w:bCs/>
          <w:lang w:eastAsia="ja-JP"/>
        </w:rPr>
      </w:pPr>
      <w:r>
        <w:rPr>
          <w:bCs/>
          <w:lang w:eastAsia="ja-JP"/>
        </w:rPr>
        <w:lastRenderedPageBreak/>
        <w:t>For the issue on indication of how many received hops/ which received hops used in the measurement report,</w:t>
      </w:r>
      <w:r w:rsidR="00D44E75">
        <w:rPr>
          <w:bCs/>
          <w:lang w:eastAsia="ja-JP"/>
        </w:rPr>
        <w:t xml:space="preserve"> this should be supported by RAN1</w:t>
      </w:r>
      <w:r w:rsidR="0007482E">
        <w:rPr>
          <w:bCs/>
          <w:lang w:eastAsia="ja-JP"/>
        </w:rPr>
        <w:t>.</w:t>
      </w:r>
      <w:r w:rsidR="00DC4C42">
        <w:rPr>
          <w:bCs/>
          <w:lang w:eastAsia="ja-JP"/>
        </w:rPr>
        <w:t xml:space="preserve"> For example,</w:t>
      </w:r>
      <w:r w:rsidR="0007482E">
        <w:rPr>
          <w:bCs/>
          <w:lang w:eastAsia="ja-JP"/>
        </w:rPr>
        <w:t xml:space="preserve"> </w:t>
      </w:r>
      <w:r w:rsidR="00DC4C42">
        <w:rPr>
          <w:bCs/>
          <w:lang w:eastAsia="ja-JP"/>
        </w:rPr>
        <w:t>f</w:t>
      </w:r>
      <w:r w:rsidR="00642809">
        <w:rPr>
          <w:bCs/>
          <w:lang w:eastAsia="ja-JP"/>
        </w:rPr>
        <w:t xml:space="preserve">or the multiple PRSs transmitted from </w:t>
      </w:r>
      <w:r w:rsidR="00DC4C42">
        <w:rPr>
          <w:bCs/>
          <w:lang w:eastAsia="ja-JP"/>
        </w:rPr>
        <w:t>18</w:t>
      </w:r>
      <w:r w:rsidR="00642809">
        <w:rPr>
          <w:bCs/>
          <w:lang w:eastAsia="ja-JP"/>
        </w:rPr>
        <w:t xml:space="preserve"> TRPs, the UE</w:t>
      </w:r>
      <w:r w:rsidR="0091441E">
        <w:rPr>
          <w:bCs/>
          <w:lang w:eastAsia="ja-JP"/>
        </w:rPr>
        <w:t xml:space="preserve"> </w:t>
      </w:r>
      <w:r w:rsidR="001D0DC4">
        <w:rPr>
          <w:bCs/>
          <w:lang w:eastAsia="ja-JP"/>
        </w:rPr>
        <w:t xml:space="preserve">will perform </w:t>
      </w:r>
      <w:r w:rsidR="00E66B8C">
        <w:rPr>
          <w:bCs/>
          <w:lang w:eastAsia="ja-JP"/>
        </w:rPr>
        <w:t>Rx frequency hopping</w:t>
      </w:r>
      <w:r w:rsidR="005D7D05">
        <w:rPr>
          <w:bCs/>
          <w:lang w:eastAsia="ja-JP"/>
        </w:rPr>
        <w:t xml:space="preserve">, but </w:t>
      </w:r>
      <w:r w:rsidR="00EA744B">
        <w:rPr>
          <w:bCs/>
          <w:lang w:eastAsia="ja-JP"/>
        </w:rPr>
        <w:t>the UE is not mandated to</w:t>
      </w:r>
      <w:r w:rsidR="004F4BAE">
        <w:rPr>
          <w:bCs/>
          <w:lang w:eastAsia="ja-JP"/>
        </w:rPr>
        <w:t xml:space="preserve"> perform frequency hopping for all hops of </w:t>
      </w:r>
      <w:r w:rsidR="002871FF">
        <w:rPr>
          <w:bCs/>
          <w:lang w:eastAsia="ja-JP"/>
        </w:rPr>
        <w:t xml:space="preserve">the configured PRS resources. </w:t>
      </w:r>
      <w:r w:rsidR="00314B44" w:rsidRPr="00314B44">
        <w:rPr>
          <w:bCs/>
          <w:lang w:eastAsia="ja-JP"/>
        </w:rPr>
        <w:t xml:space="preserve">For example, </w:t>
      </w:r>
      <w:r w:rsidR="00E07958">
        <w:rPr>
          <w:bCs/>
          <w:lang w:eastAsia="ja-JP"/>
        </w:rPr>
        <w:t>some</w:t>
      </w:r>
      <w:r w:rsidR="00314B44" w:rsidRPr="00314B44">
        <w:rPr>
          <w:bCs/>
          <w:lang w:eastAsia="ja-JP"/>
        </w:rPr>
        <w:t xml:space="preserve"> timing measurements may be made based on 4 </w:t>
      </w:r>
      <w:r w:rsidR="00CC7CF2">
        <w:rPr>
          <w:bCs/>
          <w:lang w:eastAsia="ja-JP"/>
        </w:rPr>
        <w:t>consecutive h</w:t>
      </w:r>
      <w:r w:rsidR="00E07958">
        <w:rPr>
          <w:bCs/>
          <w:lang w:eastAsia="ja-JP"/>
        </w:rPr>
        <w:t xml:space="preserve">ops of DL PRS and other timing measurements </w:t>
      </w:r>
      <w:r w:rsidR="00D71278">
        <w:rPr>
          <w:bCs/>
          <w:lang w:eastAsia="ja-JP"/>
        </w:rPr>
        <w:t xml:space="preserve">may be made based on more </w:t>
      </w:r>
      <w:r w:rsidR="00CC7CF2">
        <w:rPr>
          <w:bCs/>
          <w:lang w:eastAsia="ja-JP"/>
        </w:rPr>
        <w:t xml:space="preserve">consecutive </w:t>
      </w:r>
      <w:r w:rsidR="00D71278">
        <w:rPr>
          <w:bCs/>
          <w:lang w:eastAsia="ja-JP"/>
        </w:rPr>
        <w:t>hops of DL PRS</w:t>
      </w:r>
      <w:r w:rsidR="00A30A7F">
        <w:rPr>
          <w:bCs/>
          <w:lang w:eastAsia="ja-JP"/>
        </w:rPr>
        <w:t>.</w:t>
      </w:r>
      <w:r w:rsidR="00D71278">
        <w:rPr>
          <w:bCs/>
          <w:lang w:eastAsia="ja-JP"/>
        </w:rPr>
        <w:t xml:space="preserve"> </w:t>
      </w:r>
      <w:r w:rsidR="00A30A7F">
        <w:rPr>
          <w:bCs/>
          <w:lang w:eastAsia="ja-JP"/>
        </w:rPr>
        <w:t>Thus,</w:t>
      </w:r>
      <w:r w:rsidR="00ED6014">
        <w:rPr>
          <w:bCs/>
          <w:lang w:eastAsia="ja-JP"/>
        </w:rPr>
        <w:t xml:space="preserve"> the measurement selection would be necessary </w:t>
      </w:r>
      <w:r w:rsidR="00A30A7F">
        <w:rPr>
          <w:bCs/>
          <w:lang w:eastAsia="ja-JP"/>
        </w:rPr>
        <w:t>at</w:t>
      </w:r>
      <w:r w:rsidR="00ED6014">
        <w:rPr>
          <w:bCs/>
          <w:lang w:eastAsia="ja-JP"/>
        </w:rPr>
        <w:t xml:space="preserve"> the LMF.</w:t>
      </w:r>
      <w:r w:rsidR="00B47C04">
        <w:rPr>
          <w:bCs/>
          <w:lang w:eastAsia="ja-JP"/>
        </w:rPr>
        <w:t xml:space="preserve"> The report of </w:t>
      </w:r>
      <w:r w:rsidR="00F74E02">
        <w:rPr>
          <w:bCs/>
          <w:lang w:eastAsia="ja-JP"/>
        </w:rPr>
        <w:t>the used</w:t>
      </w:r>
      <w:r w:rsidR="00B47C04">
        <w:rPr>
          <w:bCs/>
          <w:lang w:eastAsia="ja-JP"/>
        </w:rPr>
        <w:t xml:space="preserve"> measurement hop</w:t>
      </w:r>
      <w:r w:rsidR="00F74E02">
        <w:rPr>
          <w:bCs/>
          <w:lang w:eastAsia="ja-JP"/>
        </w:rPr>
        <w:t xml:space="preserve"> information would be </w:t>
      </w:r>
      <w:r w:rsidR="00A63724">
        <w:rPr>
          <w:bCs/>
          <w:lang w:eastAsia="ja-JP"/>
        </w:rPr>
        <w:t>more explicit information to the LMF</w:t>
      </w:r>
      <w:r w:rsidR="00A06DF2">
        <w:rPr>
          <w:bCs/>
          <w:lang w:eastAsia="ja-JP"/>
        </w:rPr>
        <w:t xml:space="preserve">, but </w:t>
      </w:r>
      <w:r w:rsidR="00462BF8">
        <w:rPr>
          <w:bCs/>
          <w:lang w:eastAsia="ja-JP"/>
        </w:rPr>
        <w:t>at least</w:t>
      </w:r>
      <w:r w:rsidR="005B0BA8">
        <w:rPr>
          <w:bCs/>
          <w:lang w:eastAsia="ja-JP"/>
        </w:rPr>
        <w:t xml:space="preserve"> the </w:t>
      </w:r>
      <w:r w:rsidR="00CA69AB">
        <w:rPr>
          <w:bCs/>
          <w:lang w:eastAsia="ja-JP"/>
        </w:rPr>
        <w:t xml:space="preserve">number of hops used to obtain a measurement </w:t>
      </w:r>
      <w:r w:rsidR="00824143">
        <w:rPr>
          <w:bCs/>
          <w:lang w:eastAsia="ja-JP"/>
        </w:rPr>
        <w:t>would be a minimum information</w:t>
      </w:r>
      <w:r w:rsidR="00462BF8">
        <w:rPr>
          <w:bCs/>
          <w:lang w:eastAsia="ja-JP"/>
        </w:rPr>
        <w:t>.</w:t>
      </w:r>
      <w:r w:rsidR="00A06DF2">
        <w:rPr>
          <w:bCs/>
          <w:lang w:eastAsia="ja-JP"/>
        </w:rPr>
        <w:t xml:space="preserve"> </w:t>
      </w:r>
      <w:r w:rsidR="00F74E02">
        <w:rPr>
          <w:bCs/>
          <w:lang w:eastAsia="ja-JP"/>
        </w:rPr>
        <w:t xml:space="preserve"> </w:t>
      </w:r>
    </w:p>
    <w:p w14:paraId="35F72CC5" w14:textId="77777777" w:rsidR="00C67EB9" w:rsidRDefault="00C67EB9" w:rsidP="002008E4">
      <w:pPr>
        <w:spacing w:after="0"/>
        <w:rPr>
          <w:bCs/>
          <w:lang w:eastAsia="ja-JP"/>
        </w:rPr>
      </w:pPr>
    </w:p>
    <w:p w14:paraId="28A251EF" w14:textId="7FD59CCB" w:rsidR="00AA2736" w:rsidRDefault="00386975" w:rsidP="002008E4">
      <w:pPr>
        <w:spacing w:after="0"/>
        <w:rPr>
          <w:bCs/>
          <w:lang w:eastAsia="ja-JP"/>
        </w:rPr>
      </w:pPr>
      <w:r>
        <w:rPr>
          <w:bCs/>
          <w:lang w:eastAsia="ja-JP"/>
        </w:rPr>
        <w:t xml:space="preserve">Without any information on </w:t>
      </w:r>
      <w:r w:rsidR="003D475F">
        <w:rPr>
          <w:bCs/>
          <w:lang w:eastAsia="ja-JP"/>
        </w:rPr>
        <w:t>the used hop of the</w:t>
      </w:r>
      <w:r>
        <w:rPr>
          <w:bCs/>
          <w:lang w:eastAsia="ja-JP"/>
        </w:rPr>
        <w:t xml:space="preserve"> measurement, </w:t>
      </w:r>
      <w:r w:rsidR="00845D2E">
        <w:rPr>
          <w:bCs/>
          <w:lang w:eastAsia="ja-JP"/>
        </w:rPr>
        <w:t xml:space="preserve">the performance is not guaranteed from the frequency hopping feature. For example, the UE may </w:t>
      </w:r>
      <w:r w:rsidR="00F2285A">
        <w:rPr>
          <w:bCs/>
          <w:lang w:eastAsia="ja-JP"/>
        </w:rPr>
        <w:t>report</w:t>
      </w:r>
      <w:r w:rsidR="00AA2FBD">
        <w:rPr>
          <w:bCs/>
          <w:lang w:eastAsia="ja-JP"/>
        </w:rPr>
        <w:t xml:space="preserve"> multiple timing measurements based on different number of hops.</w:t>
      </w:r>
      <w:r w:rsidR="001B7D53">
        <w:rPr>
          <w:bCs/>
          <w:lang w:eastAsia="ja-JP"/>
        </w:rPr>
        <w:t xml:space="preserve"> </w:t>
      </w:r>
      <w:r w:rsidR="00C13493">
        <w:rPr>
          <w:bCs/>
          <w:lang w:eastAsia="ja-JP"/>
        </w:rPr>
        <w:t>T</w:t>
      </w:r>
      <w:r w:rsidR="00C13493" w:rsidRPr="00C13493">
        <w:rPr>
          <w:bCs/>
          <w:lang w:eastAsia="ja-JP"/>
        </w:rPr>
        <w:t xml:space="preserve">he spec should support reporting hop information so that The LMF </w:t>
      </w:r>
      <w:r w:rsidR="004572F2">
        <w:rPr>
          <w:bCs/>
          <w:lang w:eastAsia="ja-JP"/>
        </w:rPr>
        <w:t>can</w:t>
      </w:r>
      <w:r w:rsidR="00C13493" w:rsidRPr="00C13493">
        <w:rPr>
          <w:bCs/>
          <w:lang w:eastAsia="ja-JP"/>
        </w:rPr>
        <w:t xml:space="preserve"> select </w:t>
      </w:r>
      <w:r w:rsidR="004572F2" w:rsidRPr="00C13493">
        <w:rPr>
          <w:bCs/>
          <w:lang w:eastAsia="ja-JP"/>
        </w:rPr>
        <w:t>measurements</w:t>
      </w:r>
      <w:r w:rsidR="007F3EA4">
        <w:rPr>
          <w:bCs/>
          <w:lang w:eastAsia="ja-JP"/>
        </w:rPr>
        <w:t xml:space="preserve"> to run a location estimation algorithm</w:t>
      </w:r>
      <w:r w:rsidR="004572F2" w:rsidRPr="00C13493">
        <w:rPr>
          <w:bCs/>
          <w:lang w:eastAsia="ja-JP"/>
        </w:rPr>
        <w:t>.</w:t>
      </w:r>
    </w:p>
    <w:p w14:paraId="7A45F38B" w14:textId="77777777" w:rsidR="00F31137" w:rsidRDefault="00F31137" w:rsidP="002008E4">
      <w:pPr>
        <w:spacing w:after="0"/>
        <w:rPr>
          <w:bCs/>
          <w:lang w:eastAsia="ja-JP"/>
        </w:rPr>
      </w:pPr>
    </w:p>
    <w:p w14:paraId="0ACA1229" w14:textId="1F57FD3D" w:rsidR="00F31137" w:rsidRDefault="00F31137" w:rsidP="00F31137">
      <w:r w:rsidRPr="009B3716">
        <w:rPr>
          <w:b/>
          <w:bCs/>
        </w:rPr>
        <w:t xml:space="preserve">Proposal </w:t>
      </w:r>
      <w:r w:rsidR="008D7035">
        <w:rPr>
          <w:b/>
          <w:bCs/>
        </w:rPr>
        <w:t>1</w:t>
      </w:r>
      <w:r w:rsidRPr="009B3716">
        <w:rPr>
          <w:b/>
          <w:bCs/>
        </w:rPr>
        <w:t>:</w:t>
      </w:r>
      <w:r>
        <w:t xml:space="preserve"> RAN1 supports the following text proposal on Clause 5.1.6.5.1 of TS 38.214.</w:t>
      </w:r>
    </w:p>
    <w:tbl>
      <w:tblPr>
        <w:tblStyle w:val="TableGrid"/>
        <w:tblW w:w="0" w:type="auto"/>
        <w:tblLook w:val="04A0" w:firstRow="1" w:lastRow="0" w:firstColumn="1" w:lastColumn="0" w:noHBand="0" w:noVBand="1"/>
      </w:tblPr>
      <w:tblGrid>
        <w:gridCol w:w="9962"/>
      </w:tblGrid>
      <w:tr w:rsidR="00F31137" w14:paraId="7DA3FB07" w14:textId="77777777" w:rsidTr="000579B8">
        <w:tc>
          <w:tcPr>
            <w:tcW w:w="0" w:type="auto"/>
          </w:tcPr>
          <w:p w14:paraId="05276C90" w14:textId="77777777" w:rsidR="00F31137" w:rsidRPr="00C03E64" w:rsidRDefault="00F31137" w:rsidP="000579B8">
            <w:pPr>
              <w:pStyle w:val="Heading5"/>
              <w:numPr>
                <w:ilvl w:val="0"/>
                <w:numId w:val="0"/>
              </w:numPr>
              <w:tabs>
                <w:tab w:val="left" w:pos="284"/>
              </w:tabs>
              <w:rPr>
                <w:color w:val="000000"/>
                <w:lang w:val="en-US"/>
              </w:rPr>
            </w:pPr>
            <w:r w:rsidRPr="0048482F">
              <w:rPr>
                <w:color w:val="000000"/>
              </w:rPr>
              <w:t>5.1.6.</w:t>
            </w:r>
            <w:r>
              <w:rPr>
                <w:color w:val="000000"/>
                <w:lang w:val="en-US"/>
              </w:rPr>
              <w:t>5</w:t>
            </w:r>
            <w:r w:rsidRPr="0048482F">
              <w:rPr>
                <w:color w:val="000000"/>
              </w:rPr>
              <w:t>.1</w:t>
            </w:r>
            <w:r w:rsidRPr="0048482F">
              <w:rPr>
                <w:color w:val="000000"/>
              </w:rPr>
              <w:tab/>
            </w:r>
            <w:r>
              <w:rPr>
                <w:color w:val="000000"/>
                <w:lang w:val="en-US"/>
              </w:rPr>
              <w:t>PRS receiver frequency hopping</w:t>
            </w:r>
          </w:p>
          <w:p w14:paraId="547C9698" w14:textId="2FC31EC5" w:rsidR="00F31137" w:rsidRDefault="00F31137" w:rsidP="00455504">
            <w:r w:rsidRPr="001C629F">
              <w:t xml:space="preserve">The reduced capability UE may be configured to measure and report, subject to UE capability, via [higher layer parameter] the DL RSTD, DL PRS-RSRP, DL PRS-RSRPP, or UE Rx-Tx time difference using receiver frequency hopping for a DL PRS resource, with </w:t>
            </w:r>
            <w:r>
              <w:t xml:space="preserve">a requested </w:t>
            </w:r>
            <w:r w:rsidRPr="001C629F">
              <w:t>bandwidth</w:t>
            </w:r>
            <w:r>
              <w:t xml:space="preserve"> of all hops</w:t>
            </w:r>
            <w:r w:rsidRPr="001C629F">
              <w:t xml:space="preserve"> that may be greater than the maximum reduced capability UE bandwidth. The reduced capability UE performing receiver frequency hopping may report via [</w:t>
            </w:r>
            <w:r w:rsidRPr="001C629F">
              <w:rPr>
                <w:i/>
                <w:iCs/>
              </w:rPr>
              <w:t>higher layer parameter</w:t>
            </w:r>
            <w:r w:rsidRPr="001C629F">
              <w:t xml:space="preserve">] one measurement associated with one received frequency hop or one measurement based on multiple hops of the DL PRS. </w:t>
            </w:r>
            <w:r w:rsidRPr="00BE3324">
              <w:rPr>
                <w:color w:val="FF0000"/>
              </w:rPr>
              <w:t>In the measurement report via [</w:t>
            </w:r>
            <w:r w:rsidRPr="00BE3324">
              <w:rPr>
                <w:i/>
                <w:iCs/>
                <w:color w:val="FF0000"/>
              </w:rPr>
              <w:t>higher layer parameter</w:t>
            </w:r>
            <w:r w:rsidRPr="00BE3324">
              <w:rPr>
                <w:color w:val="FF0000"/>
              </w:rPr>
              <w:t>], t</w:t>
            </w:r>
            <w:r w:rsidRPr="004B13D9">
              <w:rPr>
                <w:color w:val="FF0000"/>
              </w:rPr>
              <w:t>he</w:t>
            </w:r>
            <w:r w:rsidRPr="00184B2D">
              <w:rPr>
                <w:color w:val="FF0000"/>
              </w:rPr>
              <w:t xml:space="preserve"> reduced capability UE</w:t>
            </w:r>
            <w:r>
              <w:rPr>
                <w:color w:val="FF0000"/>
              </w:rPr>
              <w:t xml:space="preserve"> includes the number of consecutive hops of the DL PRS used for the measurement</w:t>
            </w:r>
            <w:r w:rsidRPr="001C629F">
              <w:t xml:space="preserve">. </w:t>
            </w:r>
          </w:p>
          <w:p w14:paraId="4AAA2D98" w14:textId="77777777" w:rsidR="00F31137" w:rsidRPr="00A032AA" w:rsidRDefault="00F31137" w:rsidP="007C5FD7">
            <w:pPr>
              <w:spacing w:after="0"/>
              <w:jc w:val="center"/>
              <w:rPr>
                <w:color w:val="FF0000"/>
              </w:rPr>
            </w:pPr>
            <w:r>
              <w:rPr>
                <w:color w:val="FF0000"/>
              </w:rPr>
              <w:t>&lt;omitted text&gt;</w:t>
            </w:r>
          </w:p>
        </w:tc>
      </w:tr>
    </w:tbl>
    <w:p w14:paraId="16E24171" w14:textId="77777777" w:rsidR="00F31137" w:rsidRDefault="00F31137" w:rsidP="00F31137">
      <w:pPr>
        <w:overflowPunct/>
        <w:autoSpaceDE/>
        <w:autoSpaceDN/>
        <w:adjustRightInd/>
        <w:spacing w:after="0"/>
        <w:textAlignment w:val="auto"/>
        <w:rPr>
          <w:rFonts w:ascii="Times" w:eastAsia="Yu Mincho" w:hAnsi="Times"/>
          <w:bCs/>
          <w:lang w:eastAsia="ja-JP"/>
        </w:rPr>
      </w:pPr>
    </w:p>
    <w:p w14:paraId="672B1203" w14:textId="77777777" w:rsidR="00E125D5" w:rsidRDefault="00E125D5" w:rsidP="00E125D5">
      <w:pPr>
        <w:pStyle w:val="Heading3"/>
      </w:pPr>
      <w:r>
        <w:t>Coverage issue of DL PRS frequency hopping</w:t>
      </w:r>
    </w:p>
    <w:p w14:paraId="1E621CC9" w14:textId="2A916DCF" w:rsidR="00E125D5" w:rsidRDefault="00E125D5" w:rsidP="00BD7550">
      <w:r>
        <w:t xml:space="preserve">The main goal of DL PRS frequency hopping for positioning is to enable a UE to perform PRS measurements on the reduced RF BWs in one hop but, after the receptions over the multiple hops, UE is enabled to measure a larger PRS bandwidth effectively. As part of the discussion on how to enable such DL frequency hopping, 3GPP RAN1 has been discussing what the DL PRS frequency hopping pattern would look like. </w:t>
      </w:r>
    </w:p>
    <w:p w14:paraId="34F71367" w14:textId="77777777" w:rsidR="00E125D5" w:rsidRDefault="00E125D5" w:rsidP="00E125D5">
      <w:r>
        <w:t xml:space="preserve">For example, we can assume two symbols may be necessary between frequency hop measurement. The UE may be able to measure three frequency hops from a configured 12-symbol PRS resource as illustrated in Figure 1. </w:t>
      </w:r>
    </w:p>
    <w:p w14:paraId="05B01BBB" w14:textId="77777777" w:rsidR="00E125D5" w:rsidRDefault="00E125D5" w:rsidP="00E125D5">
      <w:pPr>
        <w:spacing w:after="0"/>
        <w:jc w:val="center"/>
      </w:pPr>
      <w:r>
        <w:rPr>
          <w:rFonts w:ascii="Arial" w:hAnsi="Arial" w:cs="Arial"/>
          <w:noProof/>
        </w:rPr>
        <w:drawing>
          <wp:inline distT="0" distB="0" distL="0" distR="0" wp14:anchorId="16517DD2" wp14:editId="4F54943D">
            <wp:extent cx="3265749" cy="1220874"/>
            <wp:effectExtent l="0" t="0" r="0" b="0"/>
            <wp:docPr id="5" name="Picture 5"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diagram&#10;&#10;Description automatically generated with medium confidence"/>
                    <pic:cNvPicPr>
                      <a:picLocks noChangeAspect="1" noChangeArrowheads="1"/>
                    </pic:cNvPicPr>
                  </pic:nvPicPr>
                  <pic:blipFill rotWithShape="1">
                    <a:blip r:embed="rId13">
                      <a:extLst>
                        <a:ext uri="{28A0092B-C50C-407E-A947-70E740481C1C}">
                          <a14:useLocalDpi xmlns:a14="http://schemas.microsoft.com/office/drawing/2010/main" val="0"/>
                        </a:ext>
                      </a:extLst>
                    </a:blip>
                    <a:srcRect t="3594" b="4170"/>
                    <a:stretch/>
                  </pic:blipFill>
                  <pic:spPr bwMode="auto">
                    <a:xfrm>
                      <a:off x="0" y="0"/>
                      <a:ext cx="3304754" cy="1235456"/>
                    </a:xfrm>
                    <a:prstGeom prst="rect">
                      <a:avLst/>
                    </a:prstGeom>
                    <a:noFill/>
                    <a:ln>
                      <a:noFill/>
                    </a:ln>
                    <a:extLst>
                      <a:ext uri="{53640926-AAD7-44D8-BBD7-CCE9431645EC}">
                        <a14:shadowObscured xmlns:a14="http://schemas.microsoft.com/office/drawing/2010/main"/>
                      </a:ext>
                    </a:extLst>
                  </pic:spPr>
                </pic:pic>
              </a:graphicData>
            </a:graphic>
          </wp:inline>
        </w:drawing>
      </w:r>
    </w:p>
    <w:p w14:paraId="50248915" w14:textId="77777777" w:rsidR="00E125D5" w:rsidRDefault="00E125D5" w:rsidP="00E125D5">
      <w:r>
        <w:t xml:space="preserve">Figure 1. </w:t>
      </w:r>
      <w:r w:rsidRPr="00E0131A">
        <w:t>An illustrative example of the DL PRS frequency hopping within a DL PRS resource, where the depicted DL PRS resource is 12-symbol</w:t>
      </w:r>
      <w:r>
        <w:t>.</w:t>
      </w:r>
    </w:p>
    <w:p w14:paraId="24ABD4A8" w14:textId="77777777" w:rsidR="00E125D5" w:rsidRDefault="00E125D5" w:rsidP="00E125D5">
      <w:r w:rsidRPr="00A54F4C">
        <w:t>However, the problem is that the 12-symbol PRS resource is originally intended for the UE to perform measurement across 12 symbols of the PRS from the configured 12-symbol PRS resources. The 12</w:t>
      </w:r>
      <w:r>
        <w:t>-</w:t>
      </w:r>
      <w:r w:rsidRPr="00A54F4C">
        <w:t xml:space="preserve">symbol </w:t>
      </w:r>
      <w:r>
        <w:t xml:space="preserve">PRS resource </w:t>
      </w:r>
      <w:r w:rsidRPr="00A54F4C">
        <w:t>configuration is used to increase power gain by receiving the same PRS sequence multiple times across multiple symbols.</w:t>
      </w:r>
      <w:r>
        <w:t xml:space="preserve"> In this configuration, if the UE wants to receive PRS across four frequency hops, the UE may be able to receive each hop during 1 symbol only.</w:t>
      </w:r>
      <w:r w:rsidRPr="00A54F4C">
        <w:t xml:space="preserve"> </w:t>
      </w:r>
      <w:r>
        <w:t xml:space="preserve">It leads the coverage performance issue. </w:t>
      </w:r>
    </w:p>
    <w:p w14:paraId="6F09E554" w14:textId="77777777" w:rsidR="00E125D5" w:rsidRDefault="00E125D5" w:rsidP="00E125D5">
      <w:r>
        <w:t>The DL PRS frequency hopping can be done by implementation, but the LMF should configure a proper configuration so that the UE could achieve DL PRS RSRP per hop over a certain threshold. The distance between the UE and each TRP is different, so the required number of symbols per DL PRS frequency hop would be different.</w:t>
      </w:r>
    </w:p>
    <w:p w14:paraId="69AFBF79" w14:textId="77777777" w:rsidR="00E125D5" w:rsidRDefault="00E125D5" w:rsidP="00E125D5">
      <w:r>
        <w:lastRenderedPageBreak/>
        <w:t>The UE may be able to perform RSRP measurement per hop based on the provided positioning assistance data in a system information, but this PRS configuration is not a proper DL PRS configuration for DL PRS frequency hopping. In order to make the frequency hopping work, at least the UE needs to provide the required number of symbols per DL PRS frequency hop for the TRP(s).</w:t>
      </w:r>
    </w:p>
    <w:p w14:paraId="3CBC989D" w14:textId="5EE52DF4" w:rsidR="00C036E2" w:rsidRDefault="00C036E2" w:rsidP="00E125D5">
      <w:r w:rsidRPr="00184B2D">
        <w:rPr>
          <w:b/>
          <w:bCs/>
        </w:rPr>
        <w:t xml:space="preserve">Proposal </w:t>
      </w:r>
      <w:r w:rsidR="00865211">
        <w:rPr>
          <w:b/>
          <w:bCs/>
        </w:rPr>
        <w:t>2</w:t>
      </w:r>
      <w:r w:rsidRPr="00184B2D">
        <w:rPr>
          <w:b/>
          <w:bCs/>
        </w:rPr>
        <w:t>:</w:t>
      </w:r>
      <w:r>
        <w:rPr>
          <w:b/>
          <w:bCs/>
        </w:rPr>
        <w:t xml:space="preserve"> </w:t>
      </w:r>
      <w:r w:rsidR="00865211" w:rsidRPr="008F30BD">
        <w:t>RAN1 supports that</w:t>
      </w:r>
      <w:r w:rsidR="00865211">
        <w:rPr>
          <w:b/>
          <w:bCs/>
        </w:rPr>
        <w:t xml:space="preserve"> </w:t>
      </w:r>
      <w:r w:rsidR="00865211">
        <w:t>the</w:t>
      </w:r>
      <w:r>
        <w:t xml:space="preserve"> UE </w:t>
      </w:r>
      <w:r w:rsidR="008F30BD">
        <w:t>reports</w:t>
      </w:r>
      <w:r>
        <w:t xml:space="preserve"> the required number of symbols per frequency hop of DL PRS resource</w:t>
      </w:r>
      <w:r w:rsidR="002D54C0">
        <w:t>s per TRP</w:t>
      </w:r>
      <w:r>
        <w:t xml:space="preserve"> considering the coverage performance.</w:t>
      </w:r>
    </w:p>
    <w:p w14:paraId="2C4EE427" w14:textId="1406B636" w:rsidR="00017BA3" w:rsidRDefault="00017BA3" w:rsidP="00017BA3">
      <w:pPr>
        <w:pStyle w:val="Heading3"/>
      </w:pPr>
      <w:r>
        <w:t>Mobility-aware RedCap positioning</w:t>
      </w:r>
    </w:p>
    <w:p w14:paraId="0EF666B3" w14:textId="5D7A9CE3" w:rsidR="00DC3987" w:rsidRDefault="00F42763" w:rsidP="00880F3E">
      <w:r>
        <w:t xml:space="preserve">Mobility-aware carrier phase positioning (CP) has been discussed in our companion contribution </w:t>
      </w:r>
      <w:r>
        <w:fldChar w:fldCharType="begin"/>
      </w:r>
      <w:r>
        <w:instrText xml:space="preserve"> REF _Ref146527322 \r \h </w:instrText>
      </w:r>
      <w:r>
        <w:fldChar w:fldCharType="separate"/>
      </w:r>
      <w:r>
        <w:t>[4]</w:t>
      </w:r>
      <w:r>
        <w:fldChar w:fldCharType="end"/>
      </w:r>
      <w:r>
        <w:t xml:space="preserve"> (section 3.3). It presents the motivation for the mobility awareness </w:t>
      </w:r>
      <w:r w:rsidR="00B01445">
        <w:t xml:space="preserve">in the positioning cases </w:t>
      </w:r>
      <w:r>
        <w:t>and is not repeated here. Similarly</w:t>
      </w:r>
      <w:r w:rsidR="002F5DDE">
        <w:t>,</w:t>
      </w:r>
      <w:r>
        <w:t xml:space="preserve"> as in </w:t>
      </w:r>
      <w:r>
        <w:fldChar w:fldCharType="begin"/>
      </w:r>
      <w:r>
        <w:instrText xml:space="preserve"> REF _Ref146527322 \r \h </w:instrText>
      </w:r>
      <w:r>
        <w:fldChar w:fldCharType="separate"/>
      </w:r>
      <w:r>
        <w:t>[4]</w:t>
      </w:r>
      <w:r>
        <w:fldChar w:fldCharType="end"/>
      </w:r>
      <w:r>
        <w:t xml:space="preserve">, the measurement result </w:t>
      </w:r>
      <w:r w:rsidR="00B01445">
        <w:t xml:space="preserve">in RedCap UE positioning </w:t>
      </w:r>
      <w:r>
        <w:t>shall be corrected due to the movement of the UE</w:t>
      </w:r>
      <w:r w:rsidR="00B01445">
        <w:t xml:space="preserve"> or</w:t>
      </w:r>
      <w:r>
        <w:t xml:space="preserve"> gNB. The fundamental difference to </w:t>
      </w:r>
      <w:r>
        <w:fldChar w:fldCharType="begin"/>
      </w:r>
      <w:r>
        <w:instrText xml:space="preserve"> REF _Ref146527322 \r \h </w:instrText>
      </w:r>
      <w:r>
        <w:fldChar w:fldCharType="separate"/>
      </w:r>
      <w:r>
        <w:t>[4]</w:t>
      </w:r>
      <w:r>
        <w:fldChar w:fldCharType="end"/>
      </w:r>
      <w:r>
        <w:t xml:space="preserve"> is that the RedCap positioning with the frequency hopping is a time–domain </w:t>
      </w:r>
      <w:r w:rsidR="00B01445">
        <w:t>positioning method</w:t>
      </w:r>
      <w:r>
        <w:t xml:space="preserve">. </w:t>
      </w:r>
    </w:p>
    <w:p w14:paraId="319918A5" w14:textId="66B4EC02" w:rsidR="00306689" w:rsidRDefault="0052688C" w:rsidP="00880F3E">
      <w:r>
        <w:t xml:space="preserve">In consideration of the required accuracy, the number of frequency hopping blocks is to be determined. The LMF may </w:t>
      </w:r>
      <w:r w:rsidR="00306689">
        <w:t>calculate</w:t>
      </w:r>
      <w:r>
        <w:t xml:space="preserve"> what is the minimum number of hops</w:t>
      </w:r>
      <w:r w:rsidR="00306689">
        <w:t xml:space="preserve">, and signal it to gNB/UE. Therefore, we propose as follows: </w:t>
      </w:r>
    </w:p>
    <w:p w14:paraId="4CED6791" w14:textId="14ACAC99" w:rsidR="00815E0C" w:rsidRDefault="00AA7C00" w:rsidP="00880F3E">
      <w:r>
        <w:t>Also, the LMF may not be able to keep tracking of the UE mobility</w:t>
      </w:r>
      <w:r w:rsidR="00B962DB">
        <w:t>, but the UE can know it based on external sensors or its own implementation method.</w:t>
      </w:r>
      <w:r w:rsidR="004F2E46">
        <w:t xml:space="preserve"> The UE can decide how many DL PRS frequency hops it can measure</w:t>
      </w:r>
      <w:r w:rsidR="00B1496F">
        <w:t xml:space="preserve"> to guarantee a certain level of measurement accuracy</w:t>
      </w:r>
      <w:r w:rsidR="00947341" w:rsidRPr="00947341">
        <w:t xml:space="preserve"> </w:t>
      </w:r>
      <w:r w:rsidR="00947341">
        <w:t>for a given configuration</w:t>
      </w:r>
      <w:r w:rsidR="00B1496F">
        <w:t xml:space="preserve">. </w:t>
      </w:r>
      <w:r w:rsidR="005F7300">
        <w:t>That is, t</w:t>
      </w:r>
      <w:r w:rsidR="00895FF8">
        <w:t xml:space="preserve">he UE may </w:t>
      </w:r>
      <w:r w:rsidR="005F7300">
        <w:t xml:space="preserve">be able to </w:t>
      </w:r>
      <w:r w:rsidR="00895FF8">
        <w:t xml:space="preserve">provide the LMF with the information on the maximum number of PRS frequency hops </w:t>
      </w:r>
      <w:r w:rsidR="00292EA7">
        <w:t xml:space="preserve">or the time duration </w:t>
      </w:r>
      <w:r w:rsidR="00895FF8">
        <w:t xml:space="preserve">considering the </w:t>
      </w:r>
      <w:r w:rsidR="005F7300">
        <w:t>mobility.</w:t>
      </w:r>
      <w:r w:rsidR="00B962DB">
        <w:t xml:space="preserve"> </w:t>
      </w:r>
      <w:r>
        <w:t xml:space="preserve"> </w:t>
      </w:r>
    </w:p>
    <w:p w14:paraId="5B1472CC" w14:textId="1F0B86B3" w:rsidR="006C1FCB" w:rsidRDefault="005F7300" w:rsidP="00807989">
      <w:r w:rsidRPr="00BE3324">
        <w:rPr>
          <w:b/>
          <w:bCs/>
        </w:rPr>
        <w:t xml:space="preserve">Proposal </w:t>
      </w:r>
      <w:r w:rsidR="000F26FF">
        <w:rPr>
          <w:b/>
          <w:bCs/>
        </w:rPr>
        <w:t>3</w:t>
      </w:r>
      <w:r w:rsidRPr="00BE3324">
        <w:rPr>
          <w:b/>
          <w:bCs/>
        </w:rPr>
        <w:t>:</w:t>
      </w:r>
      <w:r>
        <w:t xml:space="preserve"> </w:t>
      </w:r>
      <w:r w:rsidR="006C1FCB">
        <w:t xml:space="preserve">UE </w:t>
      </w:r>
      <w:r w:rsidR="006C7B3D">
        <w:t>provides the LMF with</w:t>
      </w:r>
      <w:r w:rsidR="00292EA7">
        <w:t xml:space="preserve"> the </w:t>
      </w:r>
      <w:r w:rsidR="006C7B3D">
        <w:t xml:space="preserve">maximum number of frequency hops </w:t>
      </w:r>
      <w:r w:rsidR="0088662F">
        <w:t>that it can measure</w:t>
      </w:r>
      <w:r w:rsidR="004A1F90">
        <w:t xml:space="preserve">, to guarantee the </w:t>
      </w:r>
      <w:r w:rsidR="00920F0E">
        <w:t>measurement error less than a certain threshold considering UE mobility,</w:t>
      </w:r>
      <w:r w:rsidR="0088662F">
        <w:t xml:space="preserve"> </w:t>
      </w:r>
      <w:r w:rsidR="006C7B3D">
        <w:t>for a given</w:t>
      </w:r>
      <w:r w:rsidR="00B35E64">
        <w:t xml:space="preserve"> DL PRS resource configuration including </w:t>
      </w:r>
      <w:r w:rsidR="00C12FD7">
        <w:t>repetitions.</w:t>
      </w:r>
    </w:p>
    <w:p w14:paraId="69598A04" w14:textId="35792695" w:rsidR="00223D33" w:rsidRDefault="00223D33" w:rsidP="00807989">
      <w:r w:rsidRPr="00BE3324">
        <w:rPr>
          <w:b/>
          <w:bCs/>
        </w:rPr>
        <w:t xml:space="preserve">Proposal </w:t>
      </w:r>
      <w:r w:rsidR="000F26FF">
        <w:rPr>
          <w:b/>
          <w:bCs/>
        </w:rPr>
        <w:t>4</w:t>
      </w:r>
      <w:r w:rsidRPr="00BE3324">
        <w:rPr>
          <w:b/>
          <w:bCs/>
        </w:rPr>
        <w:t>:</w:t>
      </w:r>
      <w:r>
        <w:t xml:space="preserve"> UE provides the LMF with the maximum number of frequency hops that it </w:t>
      </w:r>
      <w:r w:rsidRPr="00C83DBC">
        <w:t>needs to</w:t>
      </w:r>
      <w:r>
        <w:t xml:space="preserve"> measure </w:t>
      </w:r>
      <w:r w:rsidR="006420F7">
        <w:t xml:space="preserve">to guarantee a certain level of the measurement accuracy </w:t>
      </w:r>
      <w:r>
        <w:t>for a given DL PRS resource configuration including repetitions</w:t>
      </w:r>
      <w:r w:rsidR="00B450F6">
        <w:t>.</w:t>
      </w:r>
    </w:p>
    <w:p w14:paraId="7A551EA9" w14:textId="6D96CAC2" w:rsidR="002C4C6C" w:rsidRDefault="00A27DDD" w:rsidP="00880F3E">
      <w:r>
        <w:t xml:space="preserve">For the RedCap UE, </w:t>
      </w:r>
      <w:r w:rsidR="00DE1250">
        <w:t xml:space="preserve">and respectively, for </w:t>
      </w:r>
      <w:r>
        <w:t xml:space="preserve">the gNB, to be able to perform the correction to the </w:t>
      </w:r>
      <w:r w:rsidR="00DE1250">
        <w:t xml:space="preserve">position </w:t>
      </w:r>
      <w:r>
        <w:t>location because of its mobility, the Doppler shifts of the FH blocks are estimated and stored. The FH blocks are combined and the Time-of-Arrival (</w:t>
      </w:r>
      <w:proofErr w:type="spellStart"/>
      <w:r>
        <w:t>ToA</w:t>
      </w:r>
      <w:proofErr w:type="spellEnd"/>
      <w:r>
        <w:t xml:space="preserve">) estimation done. </w:t>
      </w:r>
      <w:r w:rsidR="002C4C6C">
        <w:t xml:space="preserve">At this phase no any correction is done, and the </w:t>
      </w:r>
      <w:proofErr w:type="spellStart"/>
      <w:r w:rsidR="002C4C6C">
        <w:t>ToA</w:t>
      </w:r>
      <w:proofErr w:type="spellEnd"/>
      <w:r w:rsidR="002C4C6C">
        <w:t xml:space="preserve"> estimation includes an error due to the mobility. The correction is done with the help of the stored Doppler shift values. </w:t>
      </w:r>
    </w:p>
    <w:p w14:paraId="1F803209" w14:textId="1A70EEA8" w:rsidR="0052688C" w:rsidRDefault="00A27DDD" w:rsidP="00880F3E">
      <w:r>
        <w:t xml:space="preserve">Any of the stored Doppler shift values </w:t>
      </w:r>
      <w:r w:rsidR="009A19C5">
        <w:t xml:space="preserve">(frequency offset estimations) </w:t>
      </w:r>
      <w:r>
        <w:t>of the blocks could be used but to consider potential</w:t>
      </w:r>
      <w:r w:rsidR="00100F5F">
        <w:t>ly</w:t>
      </w:r>
      <w:r>
        <w:t xml:space="preserve"> varied mobility</w:t>
      </w:r>
      <w:r w:rsidR="00100F5F">
        <w:t xml:space="preserve"> during the hops</w:t>
      </w:r>
      <w:r>
        <w:t xml:space="preserve">, an average of </w:t>
      </w:r>
      <w:r w:rsidR="00100F5F">
        <w:t xml:space="preserve">the stored Doppler shift values </w:t>
      </w:r>
      <w:r>
        <w:t xml:space="preserve">over all the hops is preferred. </w:t>
      </w:r>
      <w:r w:rsidR="00536D6D">
        <w:t>Next</w:t>
      </w:r>
      <w:r w:rsidR="00266597">
        <w:t xml:space="preserve">, we </w:t>
      </w:r>
      <w:r w:rsidR="00536D6D">
        <w:t xml:space="preserve">transform this information to the speed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rsidR="00266597">
        <w:t xml:space="preserve">, where </w:t>
      </w:r>
      <w:proofErr w:type="spellStart"/>
      <w:r w:rsidR="00266597">
        <w:rPr>
          <w:i/>
          <w:iCs/>
        </w:rPr>
        <w:t>i</w:t>
      </w:r>
      <w:proofErr w:type="spellEnd"/>
      <w:r w:rsidR="00266597">
        <w:rPr>
          <w:i/>
          <w:iCs/>
        </w:rPr>
        <w:t xml:space="preserve"> </w:t>
      </w:r>
      <w:r w:rsidR="00266597">
        <w:t xml:space="preserve">is the index of the gNB involved in the positioning. For every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rsidR="00266597">
        <w:t xml:space="preserve">, we know the measured frequency </w:t>
      </w:r>
      <m:oMath>
        <m:r>
          <w:rPr>
            <w:rFonts w:ascii="Cambria Math" w:hAnsi="Cambria Math"/>
          </w:rPr>
          <m:t>f</m:t>
        </m:r>
      </m:oMath>
      <w:r w:rsidR="00DE1250">
        <w:t xml:space="preserve"> exposed to the</w:t>
      </w:r>
      <w:r w:rsidR="00266597">
        <w:t xml:space="preserve"> Doppler shift</w:t>
      </w:r>
      <m:oMath>
        <m:r>
          <w:rPr>
            <w:rFonts w:ascii="Cambria Math" w:hAnsi="Cambria Math"/>
          </w:rPr>
          <m:t>,</m:t>
        </m:r>
      </m:oMath>
      <w:r w:rsidR="00536D6D">
        <w:t xml:space="preserve"> and through the frequency offset estimation </w:t>
      </w:r>
      <w:r w:rsidR="002501FB">
        <w:t xml:space="preserve">(Doppler shift values) </w:t>
      </w:r>
      <w:r w:rsidR="00536D6D">
        <w:t xml:space="preserve">we estimate the transmitted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AC7A06">
        <w:t>, if not signalled otherwise</w:t>
      </w:r>
      <w:r w:rsidR="00536D6D">
        <w:t xml:space="preserve">. </w:t>
      </w:r>
      <w:r w:rsidR="00AC7A06">
        <w:t xml:space="preserve">More precisely said, the frequency ranges </w:t>
      </w:r>
      <w:r w:rsidR="00155267">
        <w:t xml:space="preserve">over the hops </w:t>
      </w:r>
      <w:r w:rsidR="00AC7A06">
        <w:t xml:space="preserve">are measured and estimated. </w:t>
      </w:r>
      <w:r w:rsidR="00536D6D">
        <w:t>The Dopp</w:t>
      </w:r>
      <w:r w:rsidR="00AC7A06">
        <w:t>l</w:t>
      </w:r>
      <w:r w:rsidR="00536D6D">
        <w:t xml:space="preserve">er shift formula </w:t>
      </w:r>
      <m:oMath>
        <m:r>
          <w:rPr>
            <w:rFonts w:ascii="Cambria Math" w:hAnsi="Cambria Math"/>
          </w:rPr>
          <m:t>f=</m:t>
        </m:r>
        <m:d>
          <m:dPr>
            <m:ctrlPr>
              <w:rPr>
                <w:rFonts w:ascii="Cambria Math" w:hAnsi="Cambria Math"/>
                <w:i/>
                <w:iCs/>
                <w:sz w:val="24"/>
                <w:szCs w:val="24"/>
                <w:lang w:val="en-US"/>
              </w:rPr>
            </m:ctrlPr>
          </m:dPr>
          <m:e>
            <m:f>
              <m:fPr>
                <m:ctrlPr>
                  <w:rPr>
                    <w:rFonts w:ascii="Cambria Math" w:hAnsi="Cambria Math"/>
                    <w:i/>
                    <w:iCs/>
                    <w:sz w:val="24"/>
                    <w:szCs w:val="24"/>
                    <w:lang w:val="en-US"/>
                  </w:rPr>
                </m:ctrlPr>
              </m:fPr>
              <m:num>
                <m:r>
                  <w:rPr>
                    <w:rFonts w:ascii="Cambria Math" w:hAnsi="Cambria Math"/>
                  </w:rPr>
                  <m:t>c</m:t>
                </m:r>
              </m:num>
              <m:den>
                <m:r>
                  <w:rPr>
                    <w:rFonts w:ascii="Cambria Math" w:hAnsi="Cambria Math"/>
                  </w:rPr>
                  <m:t>c+</m:t>
                </m:r>
                <m:sSub>
                  <m:sSubPr>
                    <m:ctrlPr>
                      <w:rPr>
                        <w:rFonts w:ascii="Cambria Math" w:hAnsi="Cambria Math"/>
                        <w:i/>
                        <w:iCs/>
                      </w:rPr>
                    </m:ctrlPr>
                  </m:sSubPr>
                  <m:e>
                    <m:r>
                      <w:rPr>
                        <w:rFonts w:ascii="Cambria Math" w:hAnsi="Cambria Math"/>
                      </w:rPr>
                      <m:t>v</m:t>
                    </m:r>
                  </m:e>
                  <m:sub>
                    <m:r>
                      <w:rPr>
                        <w:rFonts w:ascii="Cambria Math" w:hAnsi="Cambria Math"/>
                      </w:rPr>
                      <m:t>i</m:t>
                    </m:r>
                  </m:sub>
                </m:sSub>
              </m:den>
            </m:f>
          </m:e>
        </m:d>
        <m:sSub>
          <m:sSubPr>
            <m:ctrlPr>
              <w:rPr>
                <w:rFonts w:ascii="Cambria Math" w:hAnsi="Cambria Math"/>
                <w:i/>
                <w:iCs/>
                <w:sz w:val="24"/>
                <w:szCs w:val="24"/>
                <w:lang w:val="en-US"/>
              </w:rPr>
            </m:ctrlPr>
          </m:sSubPr>
          <m:e>
            <m:r>
              <w:rPr>
                <w:rFonts w:ascii="Cambria Math" w:hAnsi="Cambria Math"/>
              </w:rPr>
              <m:t>f</m:t>
            </m:r>
          </m:e>
          <m:sub>
            <m:r>
              <w:rPr>
                <w:rFonts w:ascii="Cambria Math" w:hAnsi="Cambria Math"/>
              </w:rPr>
              <m:t>0</m:t>
            </m:r>
          </m:sub>
        </m:sSub>
      </m:oMath>
      <w:r w:rsidR="00536D6D">
        <w:rPr>
          <w:iCs/>
          <w:sz w:val="24"/>
          <w:szCs w:val="24"/>
          <w:lang w:val="en-US"/>
        </w:rPr>
        <w:t xml:space="preserve"> </w:t>
      </w:r>
      <w:r w:rsidR="00AC7A06" w:rsidRPr="00BE3324">
        <w:t>can be now resolved</w:t>
      </w:r>
      <w:r w:rsidR="00AC7A06">
        <w:t xml:space="preserve"> for </w:t>
      </w:r>
      <m:oMath>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oMath>
    </w:p>
    <w:p w14:paraId="7D289489" w14:textId="7B7E81F8" w:rsidR="002501FB" w:rsidRDefault="002C4C6C" w:rsidP="00A032AA">
      <w:r>
        <w:t xml:space="preserve">While the LMF calculates the distance </w:t>
      </w:r>
      <w:r w:rsidR="00155267">
        <w:t xml:space="preserve">per </w:t>
      </w:r>
      <w:r>
        <w:t>TRP</w:t>
      </w:r>
      <w:r w:rsidR="00155267">
        <w:t xml:space="preserve"> using the time of flight (</w:t>
      </w:r>
      <w:proofErr w:type="spellStart"/>
      <w:r w:rsidR="00155267">
        <w:t>ToF</w:t>
      </w:r>
      <w:proofErr w:type="spellEnd"/>
      <w:r w:rsidR="00155267">
        <w:t xml:space="preserve">), which is derived from </w:t>
      </w:r>
      <w:proofErr w:type="spellStart"/>
      <w:r w:rsidR="00155267">
        <w:t>ToA</w:t>
      </w:r>
      <w:proofErr w:type="spellEnd"/>
      <w:r w:rsidR="00155267">
        <w:t xml:space="preserve"> and Time of Departure (</w:t>
      </w:r>
      <w:proofErr w:type="spellStart"/>
      <w:r w:rsidR="00155267">
        <w:t>ToD</w:t>
      </w:r>
      <w:proofErr w:type="spellEnd"/>
      <w:r w:rsidR="00155267">
        <w:t xml:space="preserve">), and the speed of light, the correction to the distance is now </w:t>
      </w:r>
      <m:oMath>
        <m:sSub>
          <m:sSubPr>
            <m:ctrlPr>
              <w:rPr>
                <w:rFonts w:ascii="Cambria Math" w:hAnsi="Cambria Math"/>
                <w:i/>
              </w:rPr>
            </m:ctrlPr>
          </m:sSubPr>
          <m:e>
            <m:r>
              <w:rPr>
                <w:rFonts w:ascii="Cambria Math" w:hAnsi="Cambria Math"/>
              </w:rPr>
              <m:t>d</m:t>
            </m:r>
          </m:e>
          <m:sub>
            <m:r>
              <w:rPr>
                <w:rFonts w:ascii="Cambria Math" w:hAnsi="Cambria Math"/>
              </w:rPr>
              <m:t>corr,i</m:t>
            </m:r>
          </m:sub>
        </m:sSub>
        <m:r>
          <w:rPr>
            <w:rFonts w:ascii="Cambria Math" w:hAnsi="Cambria Math"/>
          </w:rPr>
          <m:t>=To</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i</m:t>
            </m:r>
          </m:sub>
        </m:sSub>
      </m:oMath>
      <w:r w:rsidR="00F80FD0">
        <w:t xml:space="preserve">, where the sign of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rsidR="00F80FD0">
        <w:t xml:space="preserve"> indicates whether the correction is positive or negative, i.e., the real distance is longer or shorter than the non–corrected distance.</w:t>
      </w:r>
      <w:r w:rsidR="004A4266">
        <w:t xml:space="preserve"> </w:t>
      </w:r>
    </w:p>
    <w:p w14:paraId="1379C635" w14:textId="77777777" w:rsidR="0055014E" w:rsidRDefault="0055014E" w:rsidP="00A032AA"/>
    <w:p w14:paraId="3DEF24AB" w14:textId="7B1C1857" w:rsidR="00880F3E" w:rsidRDefault="00880F3E" w:rsidP="00880F3E">
      <w:pPr>
        <w:pStyle w:val="Heading2"/>
      </w:pPr>
      <w:r>
        <w:t xml:space="preserve">UL SRS </w:t>
      </w:r>
      <w:r w:rsidR="007F67E7">
        <w:t xml:space="preserve">frequency hopping </w:t>
      </w:r>
      <w:r>
        <w:t>for positioning</w:t>
      </w:r>
      <w:bookmarkStart w:id="3" w:name="_Hlk4137067"/>
      <w:bookmarkStart w:id="4" w:name="_Hlk520894743"/>
      <w:bookmarkStart w:id="5" w:name="_Hlk7596973"/>
      <w:bookmarkStart w:id="6" w:name="_Hlk525462634"/>
      <w:bookmarkStart w:id="7" w:name="Proposal98262"/>
      <w:bookmarkStart w:id="8" w:name="Proposal38119"/>
    </w:p>
    <w:p w14:paraId="43416BC0" w14:textId="13228471" w:rsidR="00CD22F3" w:rsidRDefault="0098285E" w:rsidP="00F3085E">
      <w:pPr>
        <w:rPr>
          <w:lang w:eastAsia="ja-JP"/>
        </w:rPr>
      </w:pPr>
      <w:r>
        <w:rPr>
          <w:lang w:eastAsia="ja-JP"/>
        </w:rPr>
        <w:t xml:space="preserve">This section </w:t>
      </w:r>
      <w:r w:rsidR="00583E8D">
        <w:rPr>
          <w:lang w:eastAsia="ja-JP"/>
        </w:rPr>
        <w:t>discusses</w:t>
      </w:r>
      <w:r>
        <w:rPr>
          <w:lang w:eastAsia="ja-JP"/>
        </w:rPr>
        <w:t xml:space="preserve"> </w:t>
      </w:r>
      <w:r w:rsidR="00F3085E">
        <w:rPr>
          <w:lang w:eastAsia="ja-JP"/>
        </w:rPr>
        <w:t>remaining issues on the SRS frequency hopping</w:t>
      </w:r>
      <w:r w:rsidR="00DE4E70">
        <w:rPr>
          <w:lang w:eastAsia="ja-JP"/>
        </w:rPr>
        <w:t>.</w:t>
      </w:r>
    </w:p>
    <w:p w14:paraId="3702B9EE" w14:textId="435311E5" w:rsidR="00FA7944" w:rsidRPr="009E4222" w:rsidRDefault="00B70384">
      <w:pPr>
        <w:pStyle w:val="Heading3"/>
      </w:pPr>
      <w:r w:rsidRPr="009E4222">
        <w:t>SRS frequency hopping pattern</w:t>
      </w:r>
    </w:p>
    <w:p w14:paraId="4D62FA24" w14:textId="07DE60AB" w:rsidR="007D3B17" w:rsidRDefault="007D3B17" w:rsidP="00F21E15">
      <w:r>
        <w:t>RAN1 made the following agreement at RAN1 #11</w:t>
      </w:r>
      <w:r w:rsidR="00452D46">
        <w:t>4</w:t>
      </w:r>
      <w:r w:rsidR="00D507C5">
        <w:t>bis</w:t>
      </w:r>
      <w:r w:rsidR="00452D46">
        <w:t xml:space="preserve"> </w:t>
      </w:r>
      <w:r w:rsidR="0095442F">
        <w:t>to support</w:t>
      </w:r>
      <w:r w:rsidR="00452D46">
        <w:t xml:space="preserve"> SRS frequency hopping patterns.</w:t>
      </w:r>
    </w:p>
    <w:p w14:paraId="564DD2D4" w14:textId="77777777" w:rsidR="00D507C5" w:rsidRPr="0068142C" w:rsidRDefault="00D507C5" w:rsidP="00D507C5">
      <w:pPr>
        <w:snapToGrid w:val="0"/>
        <w:contextualSpacing/>
        <w:rPr>
          <w:bCs/>
        </w:rPr>
      </w:pPr>
      <w:r w:rsidRPr="0068142C">
        <w:rPr>
          <w:bCs/>
          <w:highlight w:val="green"/>
        </w:rPr>
        <w:t>Agreement</w:t>
      </w:r>
    </w:p>
    <w:p w14:paraId="029DEB08" w14:textId="77777777" w:rsidR="00D507C5" w:rsidRPr="00863EE2" w:rsidRDefault="00D507C5" w:rsidP="00D507C5">
      <w:pPr>
        <w:rPr>
          <w:bCs/>
          <w:lang w:eastAsia="ja-JP"/>
        </w:rPr>
      </w:pPr>
      <w:r w:rsidRPr="00863EE2">
        <w:rPr>
          <w:bCs/>
          <w:lang w:eastAsia="ja-JP"/>
        </w:rPr>
        <w:t>For SRS Tx hopping, the configuration parameters values are:</w:t>
      </w:r>
    </w:p>
    <w:p w14:paraId="7F4E477A" w14:textId="77777777" w:rsidR="00D507C5" w:rsidRPr="00863EE2" w:rsidRDefault="00D507C5" w:rsidP="00D507C5">
      <w:pPr>
        <w:pStyle w:val="ListParagraph"/>
        <w:numPr>
          <w:ilvl w:val="0"/>
          <w:numId w:val="122"/>
        </w:numPr>
        <w:spacing w:after="0"/>
        <w:rPr>
          <w:bCs/>
          <w:lang w:eastAsia="ja-JP"/>
        </w:rPr>
      </w:pPr>
      <w:r w:rsidRPr="00863EE2">
        <w:rPr>
          <w:bCs/>
          <w:lang w:eastAsia="ja-JP"/>
        </w:rPr>
        <w:lastRenderedPageBreak/>
        <w:t>For the hop bandwidth common to all hops</w:t>
      </w:r>
    </w:p>
    <w:p w14:paraId="79190EA7" w14:textId="77777777" w:rsidR="00D507C5" w:rsidRPr="002647D2" w:rsidRDefault="00D507C5" w:rsidP="00D507C5">
      <w:pPr>
        <w:pStyle w:val="ListParagraph"/>
        <w:numPr>
          <w:ilvl w:val="1"/>
          <w:numId w:val="122"/>
        </w:numPr>
        <w:overflowPunct/>
        <w:autoSpaceDE/>
        <w:autoSpaceDN/>
        <w:adjustRightInd/>
        <w:spacing w:after="0"/>
        <w:contextualSpacing w:val="0"/>
        <w:textAlignment w:val="auto"/>
        <w:rPr>
          <w:bCs/>
          <w:lang w:eastAsia="ja-JP"/>
        </w:rPr>
      </w:pPr>
      <w:r w:rsidRPr="002647D2">
        <w:rPr>
          <w:bCs/>
          <w:lang w:eastAsia="ja-JP"/>
        </w:rPr>
        <w:t xml:space="preserve">Configuration re-uses </w:t>
      </w:r>
      <w:r>
        <w:rPr>
          <w:bCs/>
          <w:lang w:eastAsia="ja-JP"/>
        </w:rPr>
        <w:t>C</w:t>
      </w:r>
      <w:r w:rsidRPr="002647D2">
        <w:rPr>
          <w:bCs/>
          <w:lang w:eastAsia="ja-JP"/>
        </w:rPr>
        <w:t>_</w:t>
      </w:r>
      <w:r>
        <w:rPr>
          <w:bCs/>
          <w:lang w:eastAsia="ja-JP"/>
        </w:rPr>
        <w:t>SRS</w:t>
      </w:r>
    </w:p>
    <w:p w14:paraId="51540CD6" w14:textId="77777777" w:rsidR="00D507C5" w:rsidRPr="002647D2" w:rsidRDefault="00D507C5" w:rsidP="00D507C5">
      <w:pPr>
        <w:pStyle w:val="ListParagraph"/>
        <w:numPr>
          <w:ilvl w:val="1"/>
          <w:numId w:val="122"/>
        </w:numPr>
        <w:overflowPunct/>
        <w:autoSpaceDE/>
        <w:autoSpaceDN/>
        <w:adjustRightInd/>
        <w:spacing w:after="0"/>
        <w:contextualSpacing w:val="0"/>
        <w:textAlignment w:val="auto"/>
        <w:rPr>
          <w:bCs/>
          <w:lang w:eastAsia="ja-JP"/>
        </w:rPr>
      </w:pPr>
      <w:r w:rsidRPr="002647D2">
        <w:rPr>
          <w:rFonts w:eastAsia="DengXian"/>
          <w:bCs/>
        </w:rPr>
        <w:t xml:space="preserve">The values of </w:t>
      </w:r>
      <w:r>
        <w:rPr>
          <w:rFonts w:eastAsia="DengXian"/>
          <w:bCs/>
        </w:rPr>
        <w:t>C</w:t>
      </w:r>
      <w:r w:rsidRPr="002647D2">
        <w:rPr>
          <w:rFonts w:eastAsia="DengXian"/>
          <w:bCs/>
        </w:rPr>
        <w:t>_SRS in legacy SRS for positioning such that the maximum bandwidth is: 104 PRBs, 48 PRBs, 132 PRBs, 64 PR</w:t>
      </w:r>
      <w:r>
        <w:rPr>
          <w:rFonts w:eastAsia="DengXian"/>
          <w:bCs/>
        </w:rPr>
        <w:t>B</w:t>
      </w:r>
      <w:r w:rsidRPr="002647D2">
        <w:rPr>
          <w:rFonts w:eastAsia="DengXian"/>
          <w:bCs/>
        </w:rPr>
        <w:t xml:space="preserve">s, for 15,30,60,120 </w:t>
      </w:r>
      <w:proofErr w:type="spellStart"/>
      <w:r w:rsidRPr="002647D2">
        <w:rPr>
          <w:rFonts w:eastAsia="DengXian"/>
          <w:bCs/>
        </w:rPr>
        <w:t>KHz</w:t>
      </w:r>
      <w:proofErr w:type="spellEnd"/>
      <w:r w:rsidRPr="002647D2">
        <w:rPr>
          <w:rFonts w:eastAsia="DengXian"/>
          <w:bCs/>
        </w:rPr>
        <w:t xml:space="preserve"> respectively</w:t>
      </w:r>
      <w:r>
        <w:rPr>
          <w:rFonts w:eastAsia="DengXian"/>
          <w:bCs/>
        </w:rPr>
        <w:t xml:space="preserve"> when B_SRS equal 0</w:t>
      </w:r>
      <w:r w:rsidRPr="002647D2">
        <w:rPr>
          <w:rFonts w:eastAsia="DengXian"/>
          <w:bCs/>
        </w:rPr>
        <w:t xml:space="preserve">. </w:t>
      </w:r>
    </w:p>
    <w:p w14:paraId="207D4470" w14:textId="77777777" w:rsidR="00D507C5" w:rsidRPr="00863EE2" w:rsidRDefault="00D507C5" w:rsidP="00D507C5">
      <w:pPr>
        <w:pStyle w:val="ListParagraph"/>
        <w:numPr>
          <w:ilvl w:val="0"/>
          <w:numId w:val="122"/>
        </w:numPr>
        <w:spacing w:after="0"/>
        <w:rPr>
          <w:bCs/>
          <w:lang w:eastAsia="ja-JP"/>
        </w:rPr>
      </w:pPr>
      <w:r w:rsidRPr="00863EE2">
        <w:rPr>
          <w:bCs/>
          <w:lang w:eastAsia="ja-JP"/>
        </w:rPr>
        <w:t>For the starting RB of the first hop in time domain:</w:t>
      </w:r>
    </w:p>
    <w:p w14:paraId="00B7363D" w14:textId="77777777" w:rsidR="00D507C5" w:rsidRPr="00863EE2" w:rsidRDefault="00D507C5" w:rsidP="00D507C5">
      <w:pPr>
        <w:pStyle w:val="ListParagraph"/>
        <w:numPr>
          <w:ilvl w:val="1"/>
          <w:numId w:val="122"/>
        </w:numPr>
        <w:spacing w:after="0"/>
        <w:rPr>
          <w:bCs/>
          <w:lang w:eastAsia="ja-JP"/>
        </w:rPr>
      </w:pPr>
      <w:r w:rsidRPr="00863EE2">
        <w:rPr>
          <w:bCs/>
          <w:lang w:eastAsia="ja-JP"/>
        </w:rPr>
        <w:t xml:space="preserve">Configuration re-uses the IE </w:t>
      </w:r>
      <w:proofErr w:type="spellStart"/>
      <w:r w:rsidRPr="00863EE2">
        <w:rPr>
          <w:bCs/>
          <w:lang w:eastAsia="ja-JP"/>
        </w:rPr>
        <w:t>freqDomainShift</w:t>
      </w:r>
      <w:proofErr w:type="spellEnd"/>
    </w:p>
    <w:p w14:paraId="0FA86275" w14:textId="77777777" w:rsidR="00D507C5" w:rsidRPr="00863EE2" w:rsidRDefault="00D507C5" w:rsidP="00D507C5">
      <w:pPr>
        <w:pStyle w:val="ListParagraph"/>
        <w:numPr>
          <w:ilvl w:val="1"/>
          <w:numId w:val="122"/>
        </w:numPr>
        <w:spacing w:after="0"/>
        <w:rPr>
          <w:bCs/>
          <w:lang w:eastAsia="ja-JP"/>
        </w:rPr>
      </w:pPr>
      <w:r w:rsidRPr="00863EE2">
        <w:rPr>
          <w:bCs/>
          <w:lang w:eastAsia="ja-JP"/>
        </w:rPr>
        <w:t>The range is {0,268} RBs</w:t>
      </w:r>
    </w:p>
    <w:p w14:paraId="49D5E0FF" w14:textId="77777777" w:rsidR="00D507C5" w:rsidRPr="00863EE2" w:rsidRDefault="00D507C5" w:rsidP="00D507C5">
      <w:pPr>
        <w:pStyle w:val="ListParagraph"/>
        <w:numPr>
          <w:ilvl w:val="0"/>
          <w:numId w:val="122"/>
        </w:numPr>
        <w:spacing w:after="0"/>
        <w:rPr>
          <w:bCs/>
          <w:lang w:eastAsia="ja-JP"/>
        </w:rPr>
      </w:pPr>
      <w:r w:rsidRPr="00863EE2">
        <w:rPr>
          <w:bCs/>
          <w:lang w:eastAsia="ja-JP"/>
        </w:rPr>
        <w:t>For the single overlap common to all hops for the SRS resource</w:t>
      </w:r>
    </w:p>
    <w:p w14:paraId="2D256859" w14:textId="77777777" w:rsidR="00D507C5" w:rsidRPr="00863EE2" w:rsidRDefault="00D507C5" w:rsidP="00D507C5">
      <w:pPr>
        <w:pStyle w:val="ListParagraph"/>
        <w:numPr>
          <w:ilvl w:val="1"/>
          <w:numId w:val="122"/>
        </w:numPr>
        <w:spacing w:after="0"/>
        <w:rPr>
          <w:bCs/>
        </w:rPr>
      </w:pPr>
      <w:r w:rsidRPr="00863EE2">
        <w:rPr>
          <w:bCs/>
        </w:rPr>
        <w:t>The value can be 0,1,2,4 RBs</w:t>
      </w:r>
    </w:p>
    <w:p w14:paraId="0F20E811" w14:textId="77777777" w:rsidR="00D507C5" w:rsidRPr="002647D2" w:rsidRDefault="00D507C5" w:rsidP="00D507C5">
      <w:pPr>
        <w:pStyle w:val="ListParagraph"/>
        <w:numPr>
          <w:ilvl w:val="1"/>
          <w:numId w:val="122"/>
        </w:numPr>
        <w:spacing w:after="0"/>
        <w:rPr>
          <w:bCs/>
        </w:rPr>
      </w:pPr>
      <w:r w:rsidRPr="002647D2">
        <w:rPr>
          <w:bCs/>
          <w:lang w:eastAsia="ja-JP"/>
        </w:rPr>
        <w:t>Note: This is a new IE</w:t>
      </w:r>
      <w:r w:rsidRPr="002647D2">
        <w:rPr>
          <w:bCs/>
        </w:rPr>
        <w:t xml:space="preserve"> </w:t>
      </w:r>
    </w:p>
    <w:p w14:paraId="7C737D75" w14:textId="77777777" w:rsidR="00D507C5" w:rsidRPr="00863EE2" w:rsidRDefault="00D507C5" w:rsidP="00D507C5">
      <w:pPr>
        <w:pStyle w:val="ListParagraph"/>
        <w:numPr>
          <w:ilvl w:val="0"/>
          <w:numId w:val="122"/>
        </w:numPr>
        <w:spacing w:after="0"/>
        <w:rPr>
          <w:bCs/>
        </w:rPr>
      </w:pPr>
      <w:r w:rsidRPr="00863EE2">
        <w:rPr>
          <w:bCs/>
          <w:lang w:eastAsia="ja-JP"/>
        </w:rPr>
        <w:t xml:space="preserve">For the starting slot offset and starting symbol for the SRS resource with </w:t>
      </w:r>
      <w:proofErr w:type="spellStart"/>
      <w:r w:rsidRPr="00863EE2">
        <w:rPr>
          <w:bCs/>
          <w:lang w:eastAsia="ja-JP"/>
        </w:rPr>
        <w:t>tx</w:t>
      </w:r>
      <w:proofErr w:type="spellEnd"/>
      <w:r w:rsidRPr="00863EE2">
        <w:rPr>
          <w:bCs/>
          <w:lang w:eastAsia="ja-JP"/>
        </w:rPr>
        <w:t xml:space="preserve"> hopping (first hop in time)</w:t>
      </w:r>
    </w:p>
    <w:p w14:paraId="75A0F4ED" w14:textId="77777777" w:rsidR="00D507C5" w:rsidRPr="00863EE2" w:rsidRDefault="00D507C5" w:rsidP="00D507C5">
      <w:pPr>
        <w:pStyle w:val="ListParagraph"/>
        <w:numPr>
          <w:ilvl w:val="1"/>
          <w:numId w:val="122"/>
        </w:numPr>
        <w:spacing w:after="0"/>
        <w:rPr>
          <w:bCs/>
          <w:lang w:eastAsia="ja-JP"/>
        </w:rPr>
      </w:pPr>
      <w:r w:rsidRPr="00863EE2">
        <w:rPr>
          <w:bCs/>
          <w:lang w:eastAsia="ja-JP"/>
        </w:rPr>
        <w:t xml:space="preserve">The value range is {0,1,2…, </w:t>
      </w:r>
      <w:proofErr w:type="spellStart"/>
      <w:r w:rsidRPr="00863EE2">
        <w:rPr>
          <w:bCs/>
          <w:lang w:eastAsia="ja-JP"/>
        </w:rPr>
        <w:t>nrof</w:t>
      </w:r>
      <w:proofErr w:type="spellEnd"/>
      <w:r w:rsidRPr="00863EE2">
        <w:rPr>
          <w:bCs/>
          <w:lang w:eastAsia="ja-JP"/>
        </w:rPr>
        <w:t xml:space="preserve"> slot in periodicity} in slots for the slot offset</w:t>
      </w:r>
    </w:p>
    <w:p w14:paraId="3AE11904" w14:textId="77777777" w:rsidR="00D507C5" w:rsidRPr="00863EE2" w:rsidRDefault="00D507C5" w:rsidP="00D507C5">
      <w:pPr>
        <w:pStyle w:val="ListParagraph"/>
        <w:numPr>
          <w:ilvl w:val="2"/>
          <w:numId w:val="122"/>
        </w:numPr>
        <w:spacing w:after="0"/>
        <w:rPr>
          <w:bCs/>
          <w:lang w:eastAsia="ja-JP"/>
        </w:rPr>
      </w:pPr>
      <w:r w:rsidRPr="00863EE2">
        <w:rPr>
          <w:bCs/>
          <w:lang w:eastAsia="ja-JP"/>
        </w:rPr>
        <w:t>Note: this is for the periodic [and semi-persistent] SRS</w:t>
      </w:r>
    </w:p>
    <w:p w14:paraId="68897E1A" w14:textId="77777777" w:rsidR="00D507C5" w:rsidRPr="00863EE2" w:rsidRDefault="00D507C5" w:rsidP="00D507C5">
      <w:pPr>
        <w:pStyle w:val="ListParagraph"/>
        <w:numPr>
          <w:ilvl w:val="1"/>
          <w:numId w:val="122"/>
        </w:numPr>
        <w:spacing w:after="0"/>
        <w:rPr>
          <w:bCs/>
          <w:lang w:eastAsia="ja-JP"/>
        </w:rPr>
      </w:pPr>
      <w:r w:rsidRPr="00863EE2">
        <w:rPr>
          <w:bCs/>
          <w:lang w:eastAsia="ja-JP"/>
        </w:rPr>
        <w:t>Starting symbol: {0,1,2,…13} in symbol</w:t>
      </w:r>
    </w:p>
    <w:p w14:paraId="7DB78881" w14:textId="77777777" w:rsidR="00D507C5" w:rsidRPr="00863EE2" w:rsidRDefault="00D507C5" w:rsidP="00D507C5">
      <w:pPr>
        <w:pStyle w:val="ListParagraph"/>
        <w:numPr>
          <w:ilvl w:val="1"/>
          <w:numId w:val="122"/>
        </w:numPr>
        <w:spacing w:after="0"/>
        <w:rPr>
          <w:bCs/>
          <w:lang w:eastAsia="ja-JP"/>
        </w:rPr>
      </w:pPr>
      <w:r w:rsidRPr="00863EE2">
        <w:rPr>
          <w:bCs/>
          <w:lang w:eastAsia="ja-JP"/>
        </w:rPr>
        <w:t>Starting slot reuses the SRS-</w:t>
      </w:r>
      <w:proofErr w:type="spellStart"/>
      <w:r w:rsidRPr="00863EE2">
        <w:rPr>
          <w:bCs/>
          <w:lang w:eastAsia="ja-JP"/>
        </w:rPr>
        <w:t>PeriodicityAndOffset</w:t>
      </w:r>
      <w:proofErr w:type="spellEnd"/>
      <w:r w:rsidRPr="00863EE2">
        <w:rPr>
          <w:bCs/>
          <w:lang w:eastAsia="ja-JP"/>
        </w:rPr>
        <w:t xml:space="preserve"> IE</w:t>
      </w:r>
    </w:p>
    <w:p w14:paraId="04FCADA2" w14:textId="77777777" w:rsidR="00D507C5" w:rsidRPr="002647D2" w:rsidRDefault="00D507C5" w:rsidP="00D507C5">
      <w:pPr>
        <w:pStyle w:val="ListParagraph"/>
        <w:numPr>
          <w:ilvl w:val="1"/>
          <w:numId w:val="122"/>
        </w:numPr>
        <w:spacing w:after="0"/>
        <w:rPr>
          <w:bCs/>
          <w:lang w:eastAsia="ja-JP"/>
        </w:rPr>
      </w:pPr>
      <w:r w:rsidRPr="00863EE2">
        <w:rPr>
          <w:bCs/>
          <w:lang w:eastAsia="ja-JP"/>
        </w:rPr>
        <w:t xml:space="preserve">Starting symbol reuses the starting position </w:t>
      </w:r>
      <w:proofErr w:type="spellStart"/>
      <w:r w:rsidRPr="00863EE2">
        <w:rPr>
          <w:bCs/>
          <w:i/>
          <w:iCs/>
          <w:lang w:eastAsia="ja-JP"/>
        </w:rPr>
        <w:t>startPosition</w:t>
      </w:r>
      <w:proofErr w:type="spellEnd"/>
      <w:r w:rsidRPr="00863EE2">
        <w:rPr>
          <w:bCs/>
          <w:lang w:eastAsia="ja-JP"/>
        </w:rPr>
        <w:t xml:space="preserve"> in the IE </w:t>
      </w:r>
      <w:proofErr w:type="spellStart"/>
      <w:r w:rsidRPr="00863EE2">
        <w:rPr>
          <w:bCs/>
          <w:lang w:eastAsia="ja-JP"/>
        </w:rPr>
        <w:t>resourceMapping</w:t>
      </w:r>
      <w:proofErr w:type="spellEnd"/>
    </w:p>
    <w:p w14:paraId="6C9DE190" w14:textId="77777777" w:rsidR="00D507C5" w:rsidRPr="00863EE2" w:rsidRDefault="00D507C5" w:rsidP="00D507C5">
      <w:pPr>
        <w:pStyle w:val="ListParagraph"/>
        <w:numPr>
          <w:ilvl w:val="0"/>
          <w:numId w:val="122"/>
        </w:numPr>
        <w:spacing w:after="0"/>
        <w:rPr>
          <w:bCs/>
          <w:lang w:eastAsia="ja-JP"/>
        </w:rPr>
      </w:pPr>
      <w:r>
        <w:rPr>
          <w:bCs/>
          <w:lang w:eastAsia="ja-JP"/>
        </w:rPr>
        <w:t>T</w:t>
      </w:r>
      <w:r w:rsidRPr="00863EE2">
        <w:rPr>
          <w:bCs/>
          <w:lang w:eastAsia="ja-JP"/>
        </w:rPr>
        <w:t xml:space="preserve">he starting slot offset and symbol for each of the hops following the first hop in time, </w:t>
      </w:r>
    </w:p>
    <w:p w14:paraId="7FE3369D" w14:textId="77777777" w:rsidR="00D507C5" w:rsidRPr="00863EE2" w:rsidRDefault="00D507C5" w:rsidP="00D507C5">
      <w:pPr>
        <w:pStyle w:val="ListParagraph"/>
        <w:numPr>
          <w:ilvl w:val="1"/>
          <w:numId w:val="122"/>
        </w:numPr>
        <w:spacing w:after="0"/>
        <w:rPr>
          <w:bCs/>
          <w:lang w:eastAsia="ja-JP"/>
        </w:rPr>
      </w:pPr>
      <w:r>
        <w:rPr>
          <w:bCs/>
          <w:lang w:eastAsia="ja-JP"/>
        </w:rPr>
        <w:t xml:space="preserve">FFS: </w:t>
      </w:r>
      <w:r w:rsidRPr="00863EE2">
        <w:rPr>
          <w:bCs/>
          <w:lang w:eastAsia="ja-JP"/>
        </w:rPr>
        <w:t xml:space="preserve">The value range is {0,1,2…, </w:t>
      </w:r>
      <w:proofErr w:type="spellStart"/>
      <w:r w:rsidRPr="00863EE2">
        <w:rPr>
          <w:bCs/>
          <w:lang w:eastAsia="ja-JP"/>
        </w:rPr>
        <w:t>nrof</w:t>
      </w:r>
      <w:proofErr w:type="spellEnd"/>
      <w:r w:rsidRPr="00863EE2">
        <w:rPr>
          <w:bCs/>
          <w:lang w:eastAsia="ja-JP"/>
        </w:rPr>
        <w:t xml:space="preserve"> slot in periodicity} in slots for the slot offset</w:t>
      </w:r>
    </w:p>
    <w:p w14:paraId="4AB3150D" w14:textId="77777777" w:rsidR="00D507C5" w:rsidRPr="00863EE2" w:rsidRDefault="00D507C5" w:rsidP="00D507C5">
      <w:pPr>
        <w:pStyle w:val="ListParagraph"/>
        <w:numPr>
          <w:ilvl w:val="2"/>
          <w:numId w:val="122"/>
        </w:numPr>
        <w:spacing w:after="0"/>
        <w:rPr>
          <w:bCs/>
          <w:lang w:eastAsia="ja-JP"/>
        </w:rPr>
      </w:pPr>
      <w:r w:rsidRPr="00863EE2">
        <w:rPr>
          <w:bCs/>
          <w:lang w:eastAsia="ja-JP"/>
        </w:rPr>
        <w:t>Note: this is for the periodic [and semi-persistent] SRS</w:t>
      </w:r>
    </w:p>
    <w:p w14:paraId="533B82D7" w14:textId="77777777" w:rsidR="00D507C5" w:rsidRPr="00863EE2" w:rsidRDefault="00D507C5" w:rsidP="00D507C5">
      <w:pPr>
        <w:pStyle w:val="ListParagraph"/>
        <w:numPr>
          <w:ilvl w:val="1"/>
          <w:numId w:val="122"/>
        </w:numPr>
        <w:spacing w:after="0"/>
        <w:rPr>
          <w:bCs/>
          <w:lang w:eastAsia="ja-JP"/>
        </w:rPr>
      </w:pPr>
      <w:r w:rsidRPr="00863EE2">
        <w:rPr>
          <w:bCs/>
          <w:lang w:eastAsia="ja-JP"/>
        </w:rPr>
        <w:t xml:space="preserve">Starting symbol: {0,1,2,…13} in symbol </w:t>
      </w:r>
    </w:p>
    <w:p w14:paraId="2D175A42" w14:textId="77777777" w:rsidR="00D507C5" w:rsidRPr="00863EE2" w:rsidRDefault="00D507C5" w:rsidP="00D507C5">
      <w:pPr>
        <w:pStyle w:val="ListParagraph"/>
        <w:numPr>
          <w:ilvl w:val="1"/>
          <w:numId w:val="122"/>
        </w:numPr>
        <w:spacing w:after="0"/>
        <w:rPr>
          <w:bCs/>
          <w:lang w:eastAsia="ja-JP"/>
        </w:rPr>
      </w:pPr>
      <w:r w:rsidRPr="00863EE2">
        <w:rPr>
          <w:bCs/>
          <w:lang w:eastAsia="ja-JP"/>
        </w:rPr>
        <w:t>this is a new IE</w:t>
      </w:r>
    </w:p>
    <w:p w14:paraId="73EE5BE2" w14:textId="77777777" w:rsidR="00D507C5" w:rsidRPr="00863EE2" w:rsidRDefault="00D507C5" w:rsidP="00D507C5">
      <w:pPr>
        <w:pStyle w:val="ListParagraph"/>
        <w:numPr>
          <w:ilvl w:val="0"/>
          <w:numId w:val="122"/>
        </w:numPr>
        <w:spacing w:after="0"/>
        <w:rPr>
          <w:bCs/>
          <w:lang w:eastAsia="ja-JP"/>
        </w:rPr>
      </w:pPr>
      <w:r w:rsidRPr="00863EE2">
        <w:rPr>
          <w:bCs/>
          <w:lang w:eastAsia="ja-JP"/>
        </w:rPr>
        <w:t>The number of consecutive symbols in a hop common to all hops</w:t>
      </w:r>
    </w:p>
    <w:p w14:paraId="1A47D900" w14:textId="77777777" w:rsidR="00D507C5" w:rsidRPr="00863EE2" w:rsidRDefault="00D507C5" w:rsidP="00D507C5">
      <w:pPr>
        <w:pStyle w:val="ListParagraph"/>
        <w:numPr>
          <w:ilvl w:val="1"/>
          <w:numId w:val="122"/>
        </w:numPr>
        <w:spacing w:after="0"/>
        <w:rPr>
          <w:bCs/>
          <w:lang w:eastAsia="ja-JP"/>
        </w:rPr>
      </w:pPr>
      <w:r w:rsidRPr="00863EE2">
        <w:rPr>
          <w:bCs/>
          <w:lang w:eastAsia="ja-JP"/>
        </w:rPr>
        <w:t>Values are 1,2,4,8 and 12 symbols</w:t>
      </w:r>
    </w:p>
    <w:p w14:paraId="515C9E0E" w14:textId="77777777" w:rsidR="00D507C5" w:rsidRPr="00863EE2" w:rsidRDefault="00D507C5" w:rsidP="00D507C5">
      <w:pPr>
        <w:pStyle w:val="ListParagraph"/>
        <w:numPr>
          <w:ilvl w:val="1"/>
          <w:numId w:val="122"/>
        </w:numPr>
        <w:spacing w:after="0"/>
        <w:rPr>
          <w:bCs/>
          <w:lang w:eastAsia="ja-JP"/>
        </w:rPr>
      </w:pPr>
      <w:r w:rsidRPr="00863EE2">
        <w:rPr>
          <w:bCs/>
          <w:lang w:eastAsia="ja-JP"/>
        </w:rPr>
        <w:t xml:space="preserve">Configuration re-uses the IE </w:t>
      </w:r>
      <w:proofErr w:type="spellStart"/>
      <w:r w:rsidRPr="00863EE2">
        <w:rPr>
          <w:bCs/>
          <w:i/>
          <w:iCs/>
          <w:lang w:eastAsia="ja-JP"/>
        </w:rPr>
        <w:t>nrofsymbols</w:t>
      </w:r>
      <w:proofErr w:type="spellEnd"/>
      <w:r w:rsidRPr="00863EE2">
        <w:rPr>
          <w:bCs/>
          <w:lang w:eastAsia="ja-JP"/>
        </w:rPr>
        <w:t xml:space="preserve"> in </w:t>
      </w:r>
      <w:proofErr w:type="spellStart"/>
      <w:r w:rsidRPr="00863EE2">
        <w:rPr>
          <w:bCs/>
          <w:i/>
          <w:iCs/>
          <w:lang w:eastAsia="ja-JP"/>
        </w:rPr>
        <w:t>resourcemapping</w:t>
      </w:r>
      <w:proofErr w:type="spellEnd"/>
    </w:p>
    <w:p w14:paraId="69285CBE" w14:textId="77777777" w:rsidR="00D507C5" w:rsidRPr="00863EE2" w:rsidRDefault="00D507C5" w:rsidP="00D507C5">
      <w:pPr>
        <w:pStyle w:val="ListParagraph"/>
        <w:numPr>
          <w:ilvl w:val="0"/>
          <w:numId w:val="122"/>
        </w:numPr>
        <w:spacing w:after="0"/>
        <w:rPr>
          <w:bCs/>
          <w:lang w:eastAsia="ja-JP"/>
        </w:rPr>
      </w:pPr>
      <w:r w:rsidRPr="00863EE2">
        <w:rPr>
          <w:bCs/>
          <w:lang w:eastAsia="ja-JP"/>
        </w:rPr>
        <w:t>The number of hops</w:t>
      </w:r>
      <w:r w:rsidRPr="00863EE2">
        <w:rPr>
          <w:bCs/>
        </w:rPr>
        <w:t xml:space="preserve"> </w:t>
      </w:r>
    </w:p>
    <w:p w14:paraId="4C7AE72C" w14:textId="77777777" w:rsidR="00D507C5" w:rsidRPr="00863EE2" w:rsidRDefault="00D507C5" w:rsidP="00D507C5">
      <w:pPr>
        <w:pStyle w:val="ListParagraph"/>
        <w:numPr>
          <w:ilvl w:val="1"/>
          <w:numId w:val="122"/>
        </w:numPr>
        <w:spacing w:after="0"/>
        <w:rPr>
          <w:bCs/>
          <w:lang w:eastAsia="ja-JP"/>
        </w:rPr>
      </w:pPr>
      <w:r w:rsidRPr="00863EE2">
        <w:rPr>
          <w:bCs/>
          <w:lang w:eastAsia="ja-JP"/>
        </w:rPr>
        <w:t xml:space="preserve">Values are 2,3,4,5,6 </w:t>
      </w:r>
    </w:p>
    <w:p w14:paraId="22037062" w14:textId="77777777" w:rsidR="00D507C5" w:rsidRPr="00863EE2" w:rsidRDefault="00D507C5" w:rsidP="00D507C5">
      <w:pPr>
        <w:pStyle w:val="ListParagraph"/>
        <w:numPr>
          <w:ilvl w:val="1"/>
          <w:numId w:val="122"/>
        </w:numPr>
        <w:spacing w:after="0"/>
        <w:rPr>
          <w:bCs/>
          <w:lang w:eastAsia="ja-JP"/>
        </w:rPr>
      </w:pPr>
      <w:r w:rsidRPr="00863EE2">
        <w:rPr>
          <w:bCs/>
          <w:lang w:eastAsia="ja-JP"/>
        </w:rPr>
        <w:t xml:space="preserve">This is a new IE </w:t>
      </w:r>
    </w:p>
    <w:p w14:paraId="2A53C452" w14:textId="77777777" w:rsidR="0095442F" w:rsidRDefault="0095442F" w:rsidP="0095442F">
      <w:pPr>
        <w:spacing w:after="0"/>
        <w:jc w:val="center"/>
      </w:pPr>
    </w:p>
    <w:p w14:paraId="772472A2" w14:textId="19CB1609" w:rsidR="00657593" w:rsidRDefault="00657593" w:rsidP="003723F6">
      <w:pPr>
        <w:rPr>
          <w:lang w:eastAsia="ja-JP"/>
        </w:rPr>
      </w:pPr>
      <w:r>
        <w:rPr>
          <w:lang w:eastAsia="ja-JP"/>
        </w:rPr>
        <w:t>RAN1</w:t>
      </w:r>
      <w:r w:rsidR="00EB4263">
        <w:rPr>
          <w:lang w:eastAsia="ja-JP"/>
        </w:rPr>
        <w:t xml:space="preserve"> made the following WA at RAN1 #11</w:t>
      </w:r>
      <w:r w:rsidR="0003526B">
        <w:rPr>
          <w:lang w:eastAsia="ja-JP"/>
        </w:rPr>
        <w:t>4</w:t>
      </w:r>
      <w:r w:rsidR="00CC652C">
        <w:rPr>
          <w:lang w:eastAsia="ja-JP"/>
        </w:rPr>
        <w:t>bis</w:t>
      </w:r>
      <w:r w:rsidR="00EB4263">
        <w:rPr>
          <w:lang w:eastAsia="ja-JP"/>
        </w:rPr>
        <w:t xml:space="preserve"> meeting.</w:t>
      </w:r>
      <w:r>
        <w:rPr>
          <w:lang w:eastAsia="ja-JP"/>
        </w:rPr>
        <w:t xml:space="preserve"> </w:t>
      </w:r>
    </w:p>
    <w:p w14:paraId="17D18A12" w14:textId="77777777" w:rsidR="00657593" w:rsidRPr="002157EE" w:rsidRDefault="00657593" w:rsidP="00657593">
      <w:pPr>
        <w:overflowPunct/>
        <w:autoSpaceDE/>
        <w:autoSpaceDN/>
        <w:adjustRightInd/>
        <w:spacing w:after="0"/>
        <w:ind w:left="1440" w:hanging="1440"/>
        <w:textAlignment w:val="auto"/>
        <w:rPr>
          <w:rFonts w:ascii="Times" w:eastAsia="Batang" w:hAnsi="Times"/>
          <w:b/>
          <w:bCs/>
          <w:highlight w:val="green"/>
        </w:rPr>
      </w:pPr>
      <w:r w:rsidRPr="002157EE">
        <w:rPr>
          <w:rFonts w:ascii="Times" w:eastAsia="Batang" w:hAnsi="Times"/>
          <w:b/>
          <w:bCs/>
          <w:highlight w:val="green"/>
        </w:rPr>
        <w:t>Agreement</w:t>
      </w:r>
    </w:p>
    <w:p w14:paraId="5CAA95BA" w14:textId="77777777" w:rsidR="00657593" w:rsidRPr="002157EE" w:rsidRDefault="00657593" w:rsidP="00657593">
      <w:pPr>
        <w:overflowPunct/>
        <w:autoSpaceDE/>
        <w:autoSpaceDN/>
        <w:adjustRightInd/>
        <w:spacing w:after="0"/>
        <w:ind w:left="1440" w:hanging="1440"/>
        <w:textAlignment w:val="auto"/>
        <w:rPr>
          <w:rFonts w:ascii="Times" w:eastAsia="Batang" w:hAnsi="Times"/>
          <w:lang w:eastAsia="x-none"/>
        </w:rPr>
      </w:pPr>
      <w:r w:rsidRPr="002157EE">
        <w:rPr>
          <w:rFonts w:ascii="Times" w:eastAsia="Batang" w:hAnsi="Times"/>
          <w:lang w:eastAsia="x-none"/>
        </w:rPr>
        <w:t>The working assumption is revised as follow:</w:t>
      </w:r>
    </w:p>
    <w:p w14:paraId="173EE6F6" w14:textId="77777777" w:rsidR="00657593" w:rsidRPr="002157EE" w:rsidRDefault="00657593" w:rsidP="00657593">
      <w:pPr>
        <w:overflowPunct/>
        <w:autoSpaceDE/>
        <w:autoSpaceDN/>
        <w:adjustRightInd/>
        <w:spacing w:after="0"/>
        <w:ind w:left="1440" w:hanging="1440"/>
        <w:textAlignment w:val="auto"/>
        <w:rPr>
          <w:rFonts w:ascii="Times" w:eastAsia="Batang" w:hAnsi="Times"/>
          <w:lang w:eastAsia="x-none"/>
        </w:rPr>
      </w:pPr>
    </w:p>
    <w:p w14:paraId="632F3A31" w14:textId="77777777" w:rsidR="00657593" w:rsidRPr="002157EE" w:rsidRDefault="00657593" w:rsidP="00657593">
      <w:pPr>
        <w:overflowPunct/>
        <w:autoSpaceDE/>
        <w:autoSpaceDN/>
        <w:adjustRightInd/>
        <w:spacing w:after="0"/>
        <w:ind w:left="1440" w:hanging="1440"/>
        <w:textAlignment w:val="auto"/>
        <w:rPr>
          <w:rFonts w:ascii="Times" w:eastAsia="Batang" w:hAnsi="Times"/>
          <w:color w:val="FFFFFF"/>
          <w:lang w:eastAsia="ja-JP"/>
        </w:rPr>
      </w:pPr>
      <w:r w:rsidRPr="002157EE">
        <w:rPr>
          <w:rFonts w:ascii="Times" w:eastAsia="Batang" w:hAnsi="Times"/>
          <w:color w:val="FFFFFF"/>
          <w:highlight w:val="darkYellow"/>
          <w:lang w:eastAsia="ja-JP"/>
        </w:rPr>
        <w:t>Working assumption</w:t>
      </w:r>
      <w:r w:rsidRPr="002157EE">
        <w:rPr>
          <w:rFonts w:ascii="Times" w:eastAsia="Batang" w:hAnsi="Times"/>
          <w:color w:val="FFFFFF"/>
          <w:lang w:eastAsia="ja-JP"/>
        </w:rPr>
        <w:t xml:space="preserve"> </w:t>
      </w:r>
    </w:p>
    <w:p w14:paraId="25D846F0" w14:textId="77777777" w:rsidR="00657593" w:rsidRPr="002157EE" w:rsidRDefault="00657593" w:rsidP="00A032AA">
      <w:pPr>
        <w:overflowPunct/>
        <w:autoSpaceDE/>
        <w:autoSpaceDN/>
        <w:adjustRightInd/>
        <w:spacing w:after="0"/>
        <w:textAlignment w:val="auto"/>
        <w:rPr>
          <w:rFonts w:ascii="Times" w:eastAsia="Batang" w:hAnsi="Times"/>
          <w:lang w:eastAsia="ja-JP"/>
        </w:rPr>
      </w:pPr>
      <w:r w:rsidRPr="002157EE">
        <w:rPr>
          <w:rFonts w:ascii="Times" w:eastAsia="Batang" w:hAnsi="Times"/>
          <w:lang w:eastAsia="ja-JP"/>
        </w:rPr>
        <w:t>For the SRS for positioning with Tx hopping wrapping pattern, the starting frequency for each symbol of the wrapped staircase pattern is configured by:</w:t>
      </w:r>
    </w:p>
    <w:p w14:paraId="7526368F" w14:textId="77777777" w:rsidR="00657593" w:rsidRPr="002157EE" w:rsidRDefault="00657593" w:rsidP="00657593">
      <w:pPr>
        <w:overflowPunct/>
        <w:autoSpaceDE/>
        <w:autoSpaceDN/>
        <w:adjustRightInd/>
        <w:spacing w:after="0"/>
        <w:ind w:left="1440" w:hanging="1440"/>
        <w:textAlignment w:val="auto"/>
        <w:rPr>
          <w:rFonts w:ascii="Times" w:eastAsia="Batang" w:hAnsi="Times"/>
          <w:lang w:eastAsia="ja-JP"/>
        </w:rPr>
      </w:pPr>
    </w:p>
    <w:p w14:paraId="5607EFD4" w14:textId="77777777" w:rsidR="00657593" w:rsidRPr="00A6018F" w:rsidRDefault="00657593" w:rsidP="00657593">
      <w:pPr>
        <w:overflowPunct/>
        <w:autoSpaceDE/>
        <w:autoSpaceDN/>
        <w:adjustRightInd/>
        <w:spacing w:after="0"/>
        <w:ind w:leftChars="200" w:left="1840" w:hanging="1440"/>
        <w:textAlignment w:val="auto"/>
        <w:rPr>
          <w:rFonts w:ascii="Times" w:eastAsia="Batang" w:hAnsi="Times"/>
          <w:lang w:eastAsia="ja-JP"/>
        </w:rPr>
      </w:pPr>
      <w:r w:rsidRPr="00A6018F">
        <w:rPr>
          <w:rFonts w:ascii="Times" w:eastAsia="Batang" w:hAnsi="Times"/>
          <w:lang w:eastAsia="ja-JP"/>
        </w:rPr>
        <w:t xml:space="preserve">a new offset </w:t>
      </w:r>
      <w:proofErr w:type="spellStart"/>
      <w:r w:rsidRPr="00A6018F">
        <w:rPr>
          <w:rFonts w:ascii="Times" w:eastAsia="Batang" w:hAnsi="Times"/>
          <w:lang w:eastAsia="ja-JP"/>
        </w:rPr>
        <w:t>n</w:t>
      </w:r>
      <w:r w:rsidRPr="00A6018F">
        <w:rPr>
          <w:rFonts w:ascii="Times" w:eastAsia="Batang" w:hAnsi="Times"/>
          <w:vertAlign w:val="superscript"/>
          <w:lang w:eastAsia="ja-JP"/>
        </w:rPr>
        <w:t>FH</w:t>
      </w:r>
      <w:proofErr w:type="spellEnd"/>
      <w:r w:rsidRPr="00A6018F">
        <w:rPr>
          <w:rFonts w:ascii="Times" w:eastAsia="Batang" w:hAnsi="Times"/>
          <w:lang w:eastAsia="ja-JP"/>
        </w:rPr>
        <w:t xml:space="preserve"> is added to the </w:t>
      </w:r>
      <w:proofErr w:type="spellStart"/>
      <w:r w:rsidRPr="00A6018F">
        <w:rPr>
          <w:rFonts w:ascii="Times" w:eastAsia="Batang" w:hAnsi="Times"/>
          <w:lang w:eastAsia="ja-JP"/>
        </w:rPr>
        <w:t>the</w:t>
      </w:r>
      <w:proofErr w:type="spellEnd"/>
      <w:r w:rsidRPr="00A6018F">
        <w:rPr>
          <w:rFonts w:ascii="Times" w:eastAsia="Batang" w:hAnsi="Times"/>
          <w:lang w:eastAsia="ja-JP"/>
        </w:rPr>
        <w:t xml:space="preserve"> </w:t>
      </w:r>
      <w:proofErr w:type="spellStart"/>
      <w:r w:rsidRPr="00A6018F">
        <w:rPr>
          <w:rFonts w:ascii="Times" w:eastAsia="Batang" w:hAnsi="Times"/>
          <w:lang w:eastAsia="ja-JP"/>
        </w:rPr>
        <w:t>exisiting</w:t>
      </w:r>
      <w:proofErr w:type="spellEnd"/>
      <w:r w:rsidRPr="00A6018F">
        <w:rPr>
          <w:rFonts w:ascii="Times" w:eastAsia="Batang" w:hAnsi="Times"/>
          <w:lang w:eastAsia="ja-JP"/>
        </w:rPr>
        <w:t xml:space="preserve"> equation for the starting frequency </w:t>
      </w:r>
      <m:oMath>
        <m:sSubSup>
          <m:sSubSupPr>
            <m:ctrlPr>
              <w:rPr>
                <w:rFonts w:ascii="Cambria Math" w:eastAsia="Batang" w:hAnsi="Cambria Math"/>
                <w:i/>
                <w:lang w:eastAsia="ja-JP"/>
              </w:rPr>
            </m:ctrlPr>
          </m:sSubSupPr>
          <m:e>
            <m:r>
              <w:rPr>
                <w:rFonts w:ascii="Cambria Math" w:eastAsia="Batang" w:hAnsi="Cambria Math"/>
                <w:lang w:eastAsia="ja-JP"/>
              </w:rPr>
              <m:t>k</m:t>
            </m:r>
          </m:e>
          <m:sub>
            <m:r>
              <w:rPr>
                <w:rFonts w:ascii="Cambria Math" w:eastAsia="Batang" w:hAnsi="Cambria Math"/>
                <w:lang w:eastAsia="ja-JP"/>
              </w:rPr>
              <m:t>0</m:t>
            </m:r>
          </m:sub>
          <m:sup>
            <m:r>
              <w:rPr>
                <w:rFonts w:ascii="Cambria Math" w:eastAsia="Batang" w:hAnsi="Cambria Math"/>
                <w:lang w:eastAsia="ja-JP"/>
              </w:rPr>
              <m:t>(</m:t>
            </m:r>
            <m:sSub>
              <m:sSubPr>
                <m:ctrlPr>
                  <w:rPr>
                    <w:rFonts w:ascii="Cambria Math" w:eastAsia="Batang" w:hAnsi="Cambria Math"/>
                    <w:i/>
                    <w:lang w:eastAsia="ja-JP"/>
                  </w:rPr>
                </m:ctrlPr>
              </m:sSubPr>
              <m:e>
                <m:r>
                  <w:rPr>
                    <w:rFonts w:ascii="Cambria Math" w:eastAsia="Batang" w:hAnsi="Cambria Math"/>
                    <w:lang w:eastAsia="ja-JP"/>
                  </w:rPr>
                  <m:t>p</m:t>
                </m:r>
              </m:e>
              <m:sub>
                <m:r>
                  <w:rPr>
                    <w:rFonts w:ascii="Cambria Math" w:eastAsia="Batang" w:hAnsi="Cambria Math"/>
                    <w:lang w:eastAsia="ja-JP"/>
                  </w:rPr>
                  <m:t>i</m:t>
                </m:r>
              </m:sub>
            </m:sSub>
            <m:r>
              <w:rPr>
                <w:rFonts w:ascii="Cambria Math" w:eastAsia="Batang" w:hAnsi="Cambria Math"/>
                <w:lang w:eastAsia="ja-JP"/>
              </w:rPr>
              <m:t>)</m:t>
            </m:r>
          </m:sup>
        </m:sSubSup>
      </m:oMath>
      <w:r w:rsidRPr="00A6018F">
        <w:rPr>
          <w:rFonts w:ascii="Times" w:eastAsia="Batang" w:hAnsi="Times"/>
          <w:lang w:eastAsia="ja-JP"/>
        </w:rPr>
        <w:t xml:space="preserve">, where </w:t>
      </w:r>
    </w:p>
    <w:p w14:paraId="098876CE" w14:textId="77777777" w:rsidR="00657593" w:rsidRPr="00A6018F" w:rsidRDefault="00F810D7" w:rsidP="00657593">
      <w:pPr>
        <w:overflowPunct/>
        <w:autoSpaceDE/>
        <w:autoSpaceDN/>
        <w:adjustRightInd/>
        <w:spacing w:after="0"/>
        <w:ind w:leftChars="200" w:left="1840" w:hanging="1440"/>
        <w:textAlignment w:val="auto"/>
        <w:rPr>
          <w:rFonts w:ascii="Times" w:eastAsia="Batang" w:hAnsi="Times"/>
          <w:iCs/>
          <w:lang w:eastAsia="ja-JP"/>
        </w:rPr>
      </w:pPr>
      <m:oMathPara>
        <m:oMath>
          <m:sSubSup>
            <m:sSubSupPr>
              <m:ctrlPr>
                <w:rPr>
                  <w:rFonts w:ascii="Cambria Math" w:eastAsia="Batang" w:hAnsi="Cambria Math"/>
                  <w:i/>
                  <w:iCs/>
                  <w:lang w:eastAsia="ja-JP"/>
                </w:rPr>
              </m:ctrlPr>
            </m:sSubSupPr>
            <m:e>
              <m:r>
                <w:rPr>
                  <w:rFonts w:ascii="Cambria Math" w:eastAsia="Batang" w:hAnsi="Cambria Math"/>
                  <w:lang w:eastAsia="ja-JP"/>
                </w:rPr>
                <m:t>n</m:t>
              </m:r>
            </m:e>
            <m:sub>
              <m:r>
                <m:rPr>
                  <m:nor/>
                </m:rPr>
                <w:rPr>
                  <w:rFonts w:ascii="Times" w:eastAsia="Batang" w:hAnsi="Times"/>
                  <w:lang w:eastAsia="ja-JP"/>
                </w:rPr>
                <m:t>offset</m:t>
              </m:r>
            </m:sub>
            <m:sup>
              <m:r>
                <m:rPr>
                  <m:nor/>
                </m:rPr>
                <w:rPr>
                  <w:rFonts w:ascii="Times" w:eastAsia="Batang" w:hAnsi="Times"/>
                  <w:lang w:eastAsia="ja-JP"/>
                </w:rPr>
                <m:t>FH</m:t>
              </m:r>
            </m:sup>
          </m:sSubSup>
          <m:r>
            <m:rPr>
              <m:sty m:val="p"/>
            </m:rPr>
            <w:rPr>
              <w:rFonts w:ascii="Cambria Math" w:eastAsia="Batang" w:hAnsi="Cambria Math"/>
              <w:lang w:eastAsia="ja-JP"/>
            </w:rPr>
            <m:t>=</m:t>
          </m:r>
          <m:d>
            <m:dPr>
              <m:ctrlPr>
                <w:rPr>
                  <w:rFonts w:ascii="Cambria Math" w:eastAsia="Batang" w:hAnsi="Cambria Math"/>
                  <w:i/>
                  <w:iCs/>
                  <w:lang w:eastAsia="ja-JP"/>
                </w:rPr>
              </m:ctrlPr>
            </m:dPr>
            <m:e>
              <m:sSub>
                <m:sSubPr>
                  <m:ctrlPr>
                    <w:rPr>
                      <w:rFonts w:ascii="Cambria Math" w:eastAsia="Batang" w:hAnsi="Cambria Math"/>
                      <w:i/>
                      <w:iCs/>
                      <w:lang w:eastAsia="ja-JP"/>
                    </w:rPr>
                  </m:ctrlPr>
                </m:sSubPr>
                <m:e>
                  <m:r>
                    <m:rPr>
                      <m:sty m:val="p"/>
                    </m:rPr>
                    <w:rPr>
                      <w:rFonts w:ascii="Cambria Math" w:eastAsia="Batang" w:hAnsi="Cambria Math"/>
                      <w:lang w:eastAsia="ja-JP"/>
                    </w:rPr>
                    <m:t>(</m:t>
                  </m:r>
                  <m:r>
                    <w:rPr>
                      <w:rFonts w:ascii="Cambria Math" w:eastAsia="Batang" w:hAnsi="Cambria Math"/>
                      <w:lang w:eastAsia="ja-JP"/>
                    </w:rPr>
                    <m:t>n</m:t>
                  </m:r>
                </m:e>
                <m:sub>
                  <m:r>
                    <m:rPr>
                      <m:sty m:val="p"/>
                    </m:rPr>
                    <w:rPr>
                      <w:rFonts w:ascii="Cambria Math" w:eastAsia="Batang" w:hAnsi="Cambria Math"/>
                      <w:lang w:eastAsia="ja-JP"/>
                    </w:rPr>
                    <m:t>0</m:t>
                  </m:r>
                </m:sub>
              </m:sSub>
              <m:r>
                <m:rPr>
                  <m:sty m:val="p"/>
                </m:rPr>
                <w:rPr>
                  <w:rFonts w:ascii="Cambria Math" w:eastAsia="Batang" w:hAnsi="Cambria Math"/>
                  <w:lang w:eastAsia="ja-JP"/>
                </w:rPr>
                <m:t>+</m:t>
              </m:r>
              <m:sSub>
                <m:sSubPr>
                  <m:ctrlPr>
                    <w:rPr>
                      <w:rFonts w:ascii="Cambria Math" w:eastAsia="Batang" w:hAnsi="Cambria Math"/>
                      <w:i/>
                      <w:iCs/>
                      <w:lang w:eastAsia="ja-JP"/>
                    </w:rPr>
                  </m:ctrlPr>
                </m:sSubPr>
                <m:e>
                  <m:r>
                    <w:rPr>
                      <w:rFonts w:ascii="Cambria Math" w:eastAsia="Batang" w:hAnsi="Cambria Math"/>
                      <w:lang w:eastAsia="ja-JP"/>
                    </w:rPr>
                    <m:t>n</m:t>
                  </m:r>
                </m:e>
                <m:sub>
                  <m:r>
                    <m:rPr>
                      <m:sty m:val="p"/>
                    </m:rPr>
                    <w:rPr>
                      <w:rFonts w:ascii="Cambria Math" w:eastAsia="Batang" w:hAnsi="Cambria Math"/>
                      <w:lang w:eastAsia="ja-JP"/>
                    </w:rPr>
                    <m:t>srs</m:t>
                  </m:r>
                </m:sub>
              </m:sSub>
              <m:r>
                <m:rPr>
                  <m:sty m:val="p"/>
                </m:rPr>
                <w:rPr>
                  <w:rFonts w:ascii="Cambria Math" w:eastAsia="Batang" w:hAnsi="Cambria Math"/>
                  <w:lang w:eastAsia="ja-JP"/>
                </w:rPr>
                <m:t>)</m:t>
              </m:r>
              <m:r>
                <w:rPr>
                  <w:rFonts w:ascii="Cambria Math" w:eastAsia="Batang" w:hAnsi="Cambria Math"/>
                  <w:lang w:eastAsia="ja-JP"/>
                </w:rPr>
                <m:t>mod</m:t>
              </m:r>
              <m:r>
                <m:rPr>
                  <m:sty m:val="p"/>
                </m:rPr>
                <w:rPr>
                  <w:rFonts w:ascii="Cambria Math" w:eastAsia="Batang" w:hAnsi="Cambria Math"/>
                  <w:lang w:eastAsia="ja-JP"/>
                </w:rPr>
                <m:t>¬†</m:t>
              </m:r>
              <m:sSub>
                <m:sSubPr>
                  <m:ctrlPr>
                    <w:rPr>
                      <w:rFonts w:ascii="Cambria Math" w:eastAsia="Batang" w:hAnsi="Cambria Math"/>
                      <w:i/>
                      <w:iCs/>
                      <w:lang w:eastAsia="ja-JP"/>
                    </w:rPr>
                  </m:ctrlPr>
                </m:sSubPr>
                <m:e>
                  <m:r>
                    <w:rPr>
                      <w:rFonts w:ascii="Cambria Math" w:eastAsia="Batang" w:hAnsi="Cambria Math"/>
                      <w:lang w:eastAsia="ja-JP"/>
                    </w:rPr>
                    <m:t>N</m:t>
                  </m:r>
                </m:e>
                <m:sub>
                  <m:r>
                    <m:rPr>
                      <m:sty m:val="p"/>
                    </m:rPr>
                    <w:rPr>
                      <w:rFonts w:ascii="Cambria Math" w:eastAsia="Batang" w:hAnsi="Cambria Math"/>
                      <w:lang w:eastAsia="ja-JP"/>
                    </w:rPr>
                    <m:t>h</m:t>
                  </m:r>
                  <m:r>
                    <w:rPr>
                      <w:rFonts w:ascii="Cambria Math" w:eastAsia="Batang" w:hAnsi="Cambria Math"/>
                      <w:lang w:eastAsia="ja-JP"/>
                    </w:rPr>
                    <m:t>op</m:t>
                  </m:r>
                </m:sub>
              </m:sSub>
            </m:e>
          </m:d>
          <m:d>
            <m:dPr>
              <m:ctrlPr>
                <w:rPr>
                  <w:rFonts w:ascii="Cambria Math" w:eastAsia="Batang" w:hAnsi="Cambria Math"/>
                  <w:i/>
                  <w:iCs/>
                  <w:lang w:eastAsia="ja-JP"/>
                </w:rPr>
              </m:ctrlPr>
            </m:dPr>
            <m:e>
              <m:sSubSup>
                <m:sSubSupPr>
                  <m:ctrlPr>
                    <w:rPr>
                      <w:rFonts w:ascii="Cambria Math" w:eastAsia="Batang" w:hAnsi="Cambria Math"/>
                      <w:i/>
                      <w:iCs/>
                      <w:lang w:eastAsia="ja-JP"/>
                    </w:rPr>
                  </m:ctrlPr>
                </m:sSubSupPr>
                <m:e>
                  <m:r>
                    <w:rPr>
                      <w:rFonts w:ascii="Cambria Math" w:eastAsia="Batang" w:hAnsi="Cambria Math"/>
                      <w:lang w:eastAsia="ja-JP"/>
                    </w:rPr>
                    <m:t>m</m:t>
                  </m:r>
                </m:e>
                <m:sub>
                  <m:r>
                    <m:rPr>
                      <m:nor/>
                    </m:rPr>
                    <w:rPr>
                      <w:rFonts w:ascii="Times" w:eastAsia="Batang" w:hAnsi="Times"/>
                      <w:lang w:eastAsia="ja-JP"/>
                    </w:rPr>
                    <m:t>hop</m:t>
                  </m:r>
                </m:sub>
                <m:sup>
                  <m:r>
                    <m:rPr>
                      <m:nor/>
                    </m:rPr>
                    <w:rPr>
                      <w:rFonts w:ascii="Times" w:eastAsia="Batang" w:hAnsi="Times"/>
                      <w:lang w:eastAsia="ja-JP"/>
                    </w:rPr>
                    <m:t>SRS</m:t>
                  </m:r>
                </m:sup>
              </m:sSubSup>
              <m:r>
                <m:rPr>
                  <m:sty m:val="p"/>
                </m:rPr>
                <w:rPr>
                  <w:rFonts w:ascii="Cambria Math" w:eastAsia="Batang" w:hAnsi="Cambria Math"/>
                  <w:lang w:eastAsia="ja-JP"/>
                </w:rPr>
                <m:t>-</m:t>
              </m:r>
              <m:sSubSup>
                <m:sSubSupPr>
                  <m:ctrlPr>
                    <w:rPr>
                      <w:rFonts w:ascii="Cambria Math" w:eastAsia="Batang" w:hAnsi="Cambria Math"/>
                      <w:i/>
                      <w:iCs/>
                      <w:lang w:eastAsia="ja-JP"/>
                    </w:rPr>
                  </m:ctrlPr>
                </m:sSubSupPr>
                <m:e>
                  <m:r>
                    <w:rPr>
                      <w:rFonts w:ascii="Cambria Math" w:eastAsia="Batang" w:hAnsi="Cambria Math"/>
                      <w:lang w:eastAsia="ja-JP"/>
                    </w:rPr>
                    <m:t>m</m:t>
                  </m:r>
                </m:e>
                <m:sub>
                  <m:r>
                    <m:rPr>
                      <m:nor/>
                    </m:rPr>
                    <w:rPr>
                      <w:rFonts w:ascii="Times" w:eastAsia="Batang" w:hAnsi="Times"/>
                      <w:lang w:eastAsia="ja-JP"/>
                    </w:rPr>
                    <m:t>overlap</m:t>
                  </m:r>
                </m:sub>
                <m:sup>
                  <m:r>
                    <m:rPr>
                      <m:nor/>
                    </m:rPr>
                    <w:rPr>
                      <w:rFonts w:ascii="Times" w:eastAsia="Batang" w:hAnsi="Times"/>
                      <w:lang w:eastAsia="ja-JP"/>
                    </w:rPr>
                    <m:t>hop</m:t>
                  </m:r>
                </m:sup>
              </m:sSubSup>
            </m:e>
          </m:d>
          <m:sSubSup>
            <m:sSubSupPr>
              <m:ctrlPr>
                <w:rPr>
                  <w:rFonts w:ascii="Cambria Math" w:eastAsia="Batang" w:hAnsi="Cambria Math"/>
                  <w:i/>
                  <w:iCs/>
                  <w:lang w:eastAsia="ja-JP"/>
                </w:rPr>
              </m:ctrlPr>
            </m:sSubSupPr>
            <m:e>
              <m:r>
                <w:rPr>
                  <w:rFonts w:ascii="Cambria Math" w:eastAsia="Batang" w:hAnsi="Cambria Math"/>
                  <w:lang w:eastAsia="ja-JP"/>
                </w:rPr>
                <m:t>N</m:t>
              </m:r>
            </m:e>
            <m:sub>
              <m:r>
                <m:rPr>
                  <m:nor/>
                </m:rPr>
                <w:rPr>
                  <w:rFonts w:ascii="Times" w:eastAsia="Batang" w:hAnsi="Times"/>
                  <w:lang w:eastAsia="ja-JP"/>
                </w:rPr>
                <m:t>sc</m:t>
              </m:r>
            </m:sub>
            <m:sup>
              <m:r>
                <m:rPr>
                  <m:nor/>
                </m:rPr>
                <w:rPr>
                  <w:rFonts w:ascii="Times" w:eastAsia="Batang" w:hAnsi="Times"/>
                  <w:lang w:eastAsia="ja-JP"/>
                </w:rPr>
                <m:t>RB</m:t>
              </m:r>
            </m:sup>
          </m:sSubSup>
        </m:oMath>
      </m:oMathPara>
    </w:p>
    <w:p w14:paraId="534267B2" w14:textId="77777777" w:rsidR="00657593" w:rsidRPr="00A6018F" w:rsidRDefault="00657593" w:rsidP="00657593">
      <w:pPr>
        <w:overflowPunct/>
        <w:autoSpaceDE/>
        <w:autoSpaceDN/>
        <w:adjustRightInd/>
        <w:spacing w:after="0"/>
        <w:ind w:leftChars="200" w:left="1840" w:hanging="1440"/>
        <w:textAlignment w:val="auto"/>
        <w:rPr>
          <w:rFonts w:ascii="Times" w:eastAsia="Batang" w:hAnsi="Times"/>
          <w:lang w:eastAsia="ja-JP"/>
        </w:rPr>
      </w:pPr>
      <w:r w:rsidRPr="00A6018F">
        <w:rPr>
          <w:rFonts w:ascii="Times" w:eastAsia="Batang" w:hAnsi="Times"/>
          <w:lang w:eastAsia="ja-JP"/>
        </w:rPr>
        <w:t xml:space="preserve"> Where:</w:t>
      </w:r>
    </w:p>
    <w:p w14:paraId="3590ED9C" w14:textId="77777777" w:rsidR="00657593" w:rsidRPr="00A6018F" w:rsidRDefault="00657593" w:rsidP="00657593">
      <w:pPr>
        <w:overflowPunct/>
        <w:autoSpaceDE/>
        <w:autoSpaceDN/>
        <w:adjustRightInd/>
        <w:spacing w:after="0"/>
        <w:ind w:leftChars="500" w:left="2440" w:hanging="1440"/>
        <w:textAlignment w:val="auto"/>
        <w:rPr>
          <w:rFonts w:ascii="Times" w:eastAsia="Batang" w:hAnsi="Times"/>
          <w:color w:val="000000"/>
          <w:lang w:eastAsia="ja-JP"/>
        </w:rPr>
      </w:pPr>
      <w:r w:rsidRPr="00A6018F">
        <w:rPr>
          <w:rFonts w:ascii="Times" w:eastAsia="Batang" w:hAnsi="Times"/>
          <w:color w:val="FF0000"/>
          <w:lang w:eastAsia="ja-JP"/>
        </w:rPr>
        <w:t xml:space="preserve">-alt1: </w:t>
      </w:r>
      <m:oMath>
        <m:sSub>
          <m:sSubPr>
            <m:ctrlPr>
              <w:rPr>
                <w:rFonts w:ascii="Cambria Math" w:eastAsia="Batang" w:hAnsi="Cambria Math"/>
                <w:i/>
                <w:iCs/>
                <w:color w:val="FF0000"/>
                <w:lang w:eastAsia="ja-JP"/>
              </w:rPr>
            </m:ctrlPr>
          </m:sSubPr>
          <m:e>
            <m:r>
              <w:rPr>
                <w:rFonts w:ascii="Cambria Math" w:eastAsia="Batang" w:hAnsi="Cambria Math"/>
                <w:color w:val="FF0000"/>
                <w:lang w:eastAsia="ja-JP"/>
              </w:rPr>
              <m:t>n</m:t>
            </m:r>
          </m:e>
          <m:sub>
            <m:r>
              <m:rPr>
                <m:sty m:val="p"/>
              </m:rPr>
              <w:rPr>
                <w:rFonts w:ascii="Cambria Math" w:eastAsia="Batang" w:hAnsi="Cambria Math"/>
                <w:color w:val="FF0000"/>
                <w:lang w:eastAsia="ja-JP"/>
              </w:rPr>
              <m:t>0</m:t>
            </m:r>
          </m:sub>
        </m:sSub>
      </m:oMath>
      <w:r w:rsidRPr="00A6018F">
        <w:rPr>
          <w:rFonts w:ascii="Times" w:eastAsia="Batang" w:hAnsi="Times"/>
          <w:color w:val="000000"/>
          <w:lang w:eastAsia="ja-JP"/>
        </w:rPr>
        <w:t>is the frequency hop index of the initial hop (new configured parameter)</w:t>
      </w:r>
    </w:p>
    <w:p w14:paraId="13F83A43" w14:textId="77777777" w:rsidR="00657593" w:rsidRPr="00A6018F" w:rsidRDefault="00657593" w:rsidP="00657593">
      <w:pPr>
        <w:overflowPunct/>
        <w:autoSpaceDE/>
        <w:autoSpaceDN/>
        <w:adjustRightInd/>
        <w:spacing w:after="0"/>
        <w:ind w:leftChars="500" w:left="2440" w:hanging="1440"/>
        <w:textAlignment w:val="auto"/>
        <w:rPr>
          <w:rFonts w:ascii="Times" w:eastAsia="Yu Mincho" w:hAnsi="Times"/>
          <w:color w:val="FF0000"/>
          <w:lang w:eastAsia="ja-JP"/>
        </w:rPr>
      </w:pPr>
    </w:p>
    <w:p w14:paraId="34DFE5D8" w14:textId="77777777" w:rsidR="00657593" w:rsidRPr="00A6018F" w:rsidRDefault="00657593" w:rsidP="00657593">
      <w:pPr>
        <w:overflowPunct/>
        <w:autoSpaceDE/>
        <w:autoSpaceDN/>
        <w:adjustRightInd/>
        <w:spacing w:after="0"/>
        <w:ind w:leftChars="500" w:left="2440" w:hanging="1440"/>
        <w:textAlignment w:val="auto"/>
        <w:rPr>
          <w:rFonts w:ascii="Cambria Math" w:eastAsia="Batang" w:hAnsi="Cambria Math"/>
          <w:i/>
          <w:iCs/>
          <w:color w:val="FF0000"/>
        </w:rPr>
      </w:pPr>
      <w:r w:rsidRPr="00A6018F">
        <w:rPr>
          <w:rFonts w:ascii="Times" w:eastAsia="Batang" w:hAnsi="Times"/>
          <w:color w:val="FF0000"/>
          <w:lang w:eastAsia="ja-JP"/>
        </w:rPr>
        <w:t>-alt2:</w:t>
      </w:r>
      <w:r w:rsidRPr="00A6018F">
        <w:rPr>
          <w:rFonts w:ascii="Cambria Math" w:eastAsia="Batang" w:hAnsi="Cambria Math"/>
          <w:i/>
          <w:iCs/>
          <w:color w:val="FF0000"/>
          <w:lang w:eastAsia="ja-JP"/>
        </w:rPr>
        <w:t xml:space="preserve"> </w:t>
      </w:r>
      <m:oMath>
        <m:sSub>
          <m:sSubPr>
            <m:ctrlPr>
              <w:rPr>
                <w:rFonts w:ascii="Cambria Math" w:eastAsia="Batang" w:hAnsi="Cambria Math"/>
                <w:i/>
                <w:iCs/>
                <w:color w:val="FF0000"/>
                <w:lang w:eastAsia="ja-JP"/>
              </w:rPr>
            </m:ctrlPr>
          </m:sSubPr>
          <m:e>
            <m:r>
              <w:rPr>
                <w:rFonts w:ascii="Cambria Math" w:eastAsia="Batang" w:hAnsi="Cambria Math"/>
                <w:color w:val="FF0000"/>
                <w:lang w:eastAsia="ja-JP"/>
              </w:rPr>
              <m:t>n</m:t>
            </m:r>
          </m:e>
          <m:sub>
            <m:r>
              <m:rPr>
                <m:sty m:val="p"/>
              </m:rPr>
              <w:rPr>
                <w:rFonts w:ascii="Cambria Math" w:eastAsia="Batang" w:hAnsi="Cambria Math"/>
                <w:color w:val="FF0000"/>
                <w:lang w:eastAsia="ja-JP"/>
              </w:rPr>
              <m:t>0</m:t>
            </m:r>
          </m:sub>
        </m:sSub>
        <m:r>
          <m:rPr>
            <m:sty m:val="p"/>
          </m:rPr>
          <w:rPr>
            <w:rFonts w:ascii="Cambria Math" w:eastAsia="Batang" w:hAnsi="Cambria Math"/>
            <w:color w:val="000000"/>
            <w:lang w:eastAsia="ja-JP"/>
          </w:rPr>
          <m:t>is the initial frequency hop index defined as</m:t>
        </m:r>
        <m:r>
          <w:rPr>
            <w:rFonts w:ascii="Cambria Math" w:eastAsia="Batang" w:hAnsi="Cambria Math"/>
            <w:color w:val="000000"/>
            <w:lang w:eastAsia="ja-JP"/>
          </w:rPr>
          <m:t xml:space="preserve"> </m:t>
        </m:r>
      </m:oMath>
      <w:r w:rsidRPr="00A032AA">
        <w:rPr>
          <w:rFonts w:ascii="Cambria Math" w:eastAsia="Batang" w:hAnsi="Cambria Math"/>
          <w:i/>
          <w:iCs/>
          <w:color w:val="000000"/>
          <w:lang w:eastAsia="ja-JP"/>
        </w:rPr>
        <w:t xml:space="preserve"> </w:t>
      </w:r>
      <m:oMath>
        <m:sSub>
          <m:sSubPr>
            <m:ctrlPr>
              <w:rPr>
                <w:rFonts w:ascii="Cambria Math" w:eastAsia="Batang" w:hAnsi="Cambria Math"/>
                <w:i/>
                <w:iCs/>
                <w:color w:val="FF0000"/>
                <w:lang w:eastAsia="ja-JP"/>
              </w:rPr>
            </m:ctrlPr>
          </m:sSubPr>
          <m:e>
            <m:r>
              <w:rPr>
                <w:rFonts w:ascii="Cambria Math" w:eastAsia="Batang" w:hAnsi="Cambria Math"/>
                <w:color w:val="FF0000"/>
                <w:lang w:eastAsia="ja-JP"/>
              </w:rPr>
              <m:t>n</m:t>
            </m:r>
          </m:e>
          <m:sub>
            <m:r>
              <m:rPr>
                <m:sty m:val="p"/>
              </m:rPr>
              <w:rPr>
                <w:rFonts w:ascii="Cambria Math" w:eastAsia="Batang" w:hAnsi="Cambria Math"/>
                <w:color w:val="FF0000"/>
                <w:lang w:eastAsia="ja-JP"/>
              </w:rPr>
              <m:t>0</m:t>
            </m:r>
          </m:sub>
        </m:sSub>
        <m:r>
          <w:rPr>
            <w:rFonts w:ascii="Cambria Math" w:eastAsia="Batang" w:hAnsi="Cambria Math"/>
            <w:color w:val="FF0000"/>
            <w:lang w:eastAsia="ja-JP"/>
          </w:rPr>
          <m:t>=</m:t>
        </m:r>
        <m:r>
          <m:rPr>
            <m:sty m:val="p"/>
          </m:rPr>
          <w:rPr>
            <w:rFonts w:ascii="Cambria Math" w:eastAsia="Batang" w:hAnsi="Cambria Math"/>
            <w:color w:val="FF0000"/>
          </w:rPr>
          <m:t>floor</m:t>
        </m:r>
        <m:d>
          <m:dPr>
            <m:ctrlPr>
              <w:rPr>
                <w:rFonts w:ascii="Cambria Math" w:eastAsia="Batang" w:hAnsi="Cambria Math"/>
                <w:iCs/>
                <w:color w:val="FF0000"/>
              </w:rPr>
            </m:ctrlPr>
          </m:dPr>
          <m:e>
            <m:sSubSup>
              <m:sSubSupPr>
                <m:ctrlPr>
                  <w:rPr>
                    <w:rFonts w:ascii="Cambria Math" w:eastAsia="Batang" w:hAnsi="Cambria Math"/>
                    <w:i/>
                    <w:iCs/>
                    <w:color w:val="FF0000"/>
                  </w:rPr>
                </m:ctrlPr>
              </m:sSubSupPr>
              <m:e>
                <m:r>
                  <w:rPr>
                    <w:rFonts w:ascii="Cambria Math" w:eastAsia="Batang" w:hAnsi="Cambria Math"/>
                    <w:color w:val="FF0000"/>
                  </w:rPr>
                  <m:t>n</m:t>
                </m:r>
              </m:e>
              <m:sub>
                <m:r>
                  <m:rPr>
                    <m:sty m:val="p"/>
                  </m:rPr>
                  <w:rPr>
                    <w:rFonts w:ascii="Cambria Math" w:eastAsia="Batang" w:hAnsi="Cambria Math"/>
                    <w:color w:val="FF0000"/>
                  </w:rPr>
                  <m:t>FirstHop</m:t>
                </m:r>
                <m:ctrlPr>
                  <w:rPr>
                    <w:rFonts w:ascii="Cambria Math" w:eastAsia="Batang" w:hAnsi="Cambria Math"/>
                    <w:iCs/>
                    <w:color w:val="FF0000"/>
                  </w:rPr>
                </m:ctrlPr>
              </m:sub>
              <m:sup>
                <m:r>
                  <m:rPr>
                    <m:sty m:val="p"/>
                  </m:rPr>
                  <w:rPr>
                    <w:rFonts w:ascii="Cambria Math" w:eastAsia="Batang" w:hAnsi="Cambria Math"/>
                    <w:color w:val="FF0000"/>
                  </w:rPr>
                  <m:t>RB</m:t>
                </m:r>
                <m:ctrlPr>
                  <w:rPr>
                    <w:rFonts w:ascii="Cambria Math" w:eastAsia="Batang" w:hAnsi="Cambria Math"/>
                    <w:iCs/>
                    <w:color w:val="FF0000"/>
                  </w:rPr>
                </m:ctrlPr>
              </m:sup>
            </m:sSubSup>
            <m:r>
              <w:rPr>
                <w:rFonts w:ascii="Cambria Math" w:eastAsia="Batang" w:hAnsi="Cambria Math"/>
                <w:color w:val="FF0000"/>
              </w:rPr>
              <m:t xml:space="preserve">/( </m:t>
            </m:r>
            <m:sSubSup>
              <m:sSubSupPr>
                <m:ctrlPr>
                  <w:rPr>
                    <w:rFonts w:ascii="Cambria Math" w:eastAsia="Batang" w:hAnsi="Cambria Math"/>
                    <w:i/>
                    <w:iCs/>
                    <w:color w:val="FF0000"/>
                  </w:rPr>
                </m:ctrlPr>
              </m:sSubSupPr>
              <m:e>
                <m:r>
                  <w:rPr>
                    <w:rFonts w:ascii="Cambria Math" w:eastAsia="Batang" w:hAnsi="Cambria Math"/>
                    <w:color w:val="FF0000"/>
                  </w:rPr>
                  <m:t>m</m:t>
                </m:r>
              </m:e>
              <m:sub>
                <m:r>
                  <m:rPr>
                    <m:sty m:val="p"/>
                  </m:rPr>
                  <w:rPr>
                    <w:rFonts w:ascii="Cambria Math" w:eastAsia="Batang" w:hAnsi="Cambria Math"/>
                    <w:color w:val="FF0000"/>
                  </w:rPr>
                  <m:t>hop</m:t>
                </m:r>
                <m:ctrlPr>
                  <w:rPr>
                    <w:rFonts w:ascii="Cambria Math" w:eastAsia="Batang" w:hAnsi="Cambria Math"/>
                    <w:iCs/>
                    <w:color w:val="FF0000"/>
                  </w:rPr>
                </m:ctrlPr>
              </m:sub>
              <m:sup>
                <m:r>
                  <m:rPr>
                    <m:sty m:val="p"/>
                  </m:rPr>
                  <w:rPr>
                    <w:rFonts w:ascii="Cambria Math" w:eastAsia="Batang" w:hAnsi="Cambria Math"/>
                    <w:color w:val="FF0000"/>
                  </w:rPr>
                  <m:t>SRS</m:t>
                </m:r>
                <m:ctrlPr>
                  <w:rPr>
                    <w:rFonts w:ascii="Cambria Math" w:eastAsia="Batang" w:hAnsi="Cambria Math"/>
                    <w:iCs/>
                    <w:color w:val="FF0000"/>
                  </w:rPr>
                </m:ctrlPr>
              </m:sup>
            </m:sSubSup>
            <m:r>
              <w:rPr>
                <w:rFonts w:ascii="Cambria Math" w:eastAsia="Batang" w:hAnsi="Cambria Math"/>
                <w:color w:val="FF0000"/>
              </w:rPr>
              <m:t>-</m:t>
            </m:r>
            <m:sSubSup>
              <m:sSubSupPr>
                <m:ctrlPr>
                  <w:rPr>
                    <w:rFonts w:ascii="Cambria Math" w:eastAsia="Batang" w:hAnsi="Cambria Math"/>
                    <w:i/>
                    <w:iCs/>
                    <w:color w:val="FF0000"/>
                  </w:rPr>
                </m:ctrlPr>
              </m:sSubSupPr>
              <m:e>
                <m:r>
                  <w:rPr>
                    <w:rFonts w:ascii="Cambria Math" w:eastAsia="Batang" w:hAnsi="Cambria Math"/>
                    <w:color w:val="FF0000"/>
                  </w:rPr>
                  <m:t>m</m:t>
                </m:r>
              </m:e>
              <m:sub>
                <m:r>
                  <m:rPr>
                    <m:sty m:val="p"/>
                  </m:rPr>
                  <w:rPr>
                    <w:rFonts w:ascii="Cambria Math" w:eastAsia="Batang" w:hAnsi="Cambria Math"/>
                    <w:color w:val="FF0000"/>
                  </w:rPr>
                  <m:t>overlap</m:t>
                </m:r>
                <m:ctrlPr>
                  <w:rPr>
                    <w:rFonts w:ascii="Cambria Math" w:eastAsia="Batang" w:hAnsi="Cambria Math"/>
                    <w:iCs/>
                    <w:color w:val="FF0000"/>
                  </w:rPr>
                </m:ctrlPr>
              </m:sub>
              <m:sup>
                <m:r>
                  <m:rPr>
                    <m:sty m:val="p"/>
                  </m:rPr>
                  <w:rPr>
                    <w:rFonts w:ascii="Cambria Math" w:eastAsia="Batang" w:hAnsi="Cambria Math"/>
                    <w:color w:val="FF0000"/>
                  </w:rPr>
                  <m:t>hop</m:t>
                </m:r>
              </m:sup>
            </m:sSubSup>
            <m:r>
              <w:rPr>
                <w:rFonts w:ascii="Cambria Math" w:eastAsia="Batang" w:hAnsi="Cambria Math"/>
                <w:color w:val="FF0000"/>
              </w:rPr>
              <m:t>)</m:t>
            </m:r>
          </m:e>
        </m:d>
      </m:oMath>
    </w:p>
    <w:p w14:paraId="0C817094" w14:textId="77777777" w:rsidR="00657593" w:rsidRPr="00A6018F" w:rsidRDefault="00657593" w:rsidP="00657593">
      <w:pPr>
        <w:numPr>
          <w:ilvl w:val="4"/>
          <w:numId w:val="125"/>
        </w:numPr>
        <w:tabs>
          <w:tab w:val="num" w:pos="1120"/>
        </w:tabs>
        <w:overflowPunct/>
        <w:autoSpaceDE/>
        <w:autoSpaceDN/>
        <w:adjustRightInd/>
        <w:spacing w:after="0"/>
        <w:textAlignment w:val="auto"/>
        <w:rPr>
          <w:rFonts w:ascii="Cambria Math" w:eastAsia="DengXian" w:hAnsi="Cambria Math"/>
          <w:color w:val="FF0000"/>
        </w:rPr>
      </w:pPr>
      <w:r w:rsidRPr="00A6018F">
        <w:rPr>
          <w:rFonts w:ascii="Cambria Math" w:eastAsia="DengXian" w:hAnsi="Cambria Math"/>
          <w:color w:val="FF0000"/>
        </w:rPr>
        <w:t xml:space="preserve">Note: The reference point for starting PRB of the first hop </w:t>
      </w:r>
      <m:oMath>
        <m:sSubSup>
          <m:sSubSupPr>
            <m:ctrlPr>
              <w:rPr>
                <w:rFonts w:ascii="Cambria Math" w:eastAsia="Batang" w:hAnsi="Cambria Math"/>
                <w:i/>
                <w:iCs/>
                <w:color w:val="FF0000"/>
              </w:rPr>
            </m:ctrlPr>
          </m:sSubSupPr>
          <m:e>
            <m:r>
              <w:rPr>
                <w:rFonts w:ascii="Cambria Math" w:eastAsia="Batang" w:hAnsi="Cambria Math"/>
                <w:color w:val="FF0000"/>
              </w:rPr>
              <m:t>n</m:t>
            </m:r>
          </m:e>
          <m:sub>
            <m:r>
              <m:rPr>
                <m:sty m:val="p"/>
              </m:rPr>
              <w:rPr>
                <w:rFonts w:ascii="Cambria Math" w:eastAsia="Batang" w:hAnsi="Cambria Math"/>
                <w:color w:val="FF0000"/>
              </w:rPr>
              <m:t>FirstHop</m:t>
            </m:r>
            <m:ctrlPr>
              <w:rPr>
                <w:rFonts w:ascii="Cambria Math" w:eastAsia="Batang" w:hAnsi="Cambria Math"/>
                <w:iCs/>
                <w:color w:val="FF0000"/>
              </w:rPr>
            </m:ctrlPr>
          </m:sub>
          <m:sup>
            <m:r>
              <m:rPr>
                <m:sty m:val="p"/>
              </m:rPr>
              <w:rPr>
                <w:rFonts w:ascii="Cambria Math" w:eastAsia="Batang" w:hAnsi="Cambria Math"/>
                <w:color w:val="FF0000"/>
              </w:rPr>
              <m:t>RB</m:t>
            </m:r>
            <m:ctrlPr>
              <w:rPr>
                <w:rFonts w:ascii="Cambria Math" w:eastAsia="Batang" w:hAnsi="Cambria Math"/>
                <w:iCs/>
                <w:color w:val="FF0000"/>
              </w:rPr>
            </m:ctrlPr>
          </m:sup>
        </m:sSubSup>
      </m:oMath>
      <w:r w:rsidRPr="00A6018F">
        <w:rPr>
          <w:rFonts w:ascii="Cambria Math" w:eastAsia="DengXian" w:hAnsi="Cambria Math"/>
          <w:iCs/>
          <w:color w:val="FF0000"/>
        </w:rPr>
        <w:t xml:space="preserve"> and </w:t>
      </w:r>
      <w:proofErr w:type="spellStart"/>
      <w:r w:rsidRPr="00A6018F">
        <w:rPr>
          <w:rFonts w:ascii="Cambria Math" w:eastAsia="Batang" w:hAnsi="Cambria Math"/>
          <w:color w:val="FF0000"/>
          <w:lang w:eastAsia="ja-JP"/>
        </w:rPr>
        <w:t>nshift</w:t>
      </w:r>
      <w:proofErr w:type="spellEnd"/>
      <w:r w:rsidRPr="00A6018F">
        <w:rPr>
          <w:rFonts w:ascii="Cambria Math" w:eastAsia="Batang" w:hAnsi="Cambria Math"/>
          <w:color w:val="FF0000"/>
          <w:lang w:eastAsia="ja-JP"/>
        </w:rPr>
        <w:t xml:space="preserve"> is defined as lowest RB provided by the agreed configuration that may include SCS, CP size and bandwidth (position and size)</w:t>
      </w:r>
    </w:p>
    <w:p w14:paraId="5CC8A0D3" w14:textId="77777777" w:rsidR="00657593" w:rsidRPr="00A6018F" w:rsidRDefault="00657593" w:rsidP="00657593">
      <w:pPr>
        <w:overflowPunct/>
        <w:autoSpaceDE/>
        <w:autoSpaceDN/>
        <w:adjustRightInd/>
        <w:spacing w:after="0"/>
        <w:ind w:left="1440" w:firstLine="399"/>
        <w:textAlignment w:val="auto"/>
        <w:rPr>
          <w:rFonts w:ascii="Times" w:eastAsia="Batang" w:hAnsi="Times"/>
          <w:color w:val="FF0000"/>
          <w:lang w:eastAsia="ja-JP"/>
        </w:rPr>
      </w:pPr>
    </w:p>
    <w:p w14:paraId="17CEAE4C" w14:textId="77777777" w:rsidR="00657593" w:rsidRPr="00A6018F" w:rsidRDefault="00657593" w:rsidP="00657593">
      <w:pPr>
        <w:overflowPunct/>
        <w:autoSpaceDE/>
        <w:autoSpaceDN/>
        <w:adjustRightInd/>
        <w:spacing w:after="0"/>
        <w:ind w:left="1440" w:firstLine="399"/>
        <w:textAlignment w:val="auto"/>
        <w:rPr>
          <w:rFonts w:ascii="Times" w:eastAsia="Batang" w:hAnsi="Times"/>
          <w:iCs/>
          <w:color w:val="FF0000"/>
        </w:rPr>
      </w:pPr>
      <w:r w:rsidRPr="00A6018F">
        <w:rPr>
          <w:rFonts w:ascii="Times" w:eastAsia="Batang" w:hAnsi="Times"/>
          <w:color w:val="FF0000"/>
          <w:lang w:eastAsia="ja-JP"/>
        </w:rPr>
        <w:t xml:space="preserve">- </w:t>
      </w:r>
      <m:oMath>
        <m:sSubSup>
          <m:sSubSupPr>
            <m:ctrlPr>
              <w:rPr>
                <w:rFonts w:ascii="Cambria Math" w:eastAsia="Batang" w:hAnsi="Cambria Math"/>
                <w:i/>
                <w:iCs/>
                <w:color w:val="FF0000"/>
              </w:rPr>
            </m:ctrlPr>
          </m:sSubSupPr>
          <m:e>
            <m:r>
              <w:rPr>
                <w:rFonts w:ascii="Cambria Math" w:eastAsia="Batang" w:hAnsi="Cambria Math"/>
                <w:color w:val="FF0000"/>
              </w:rPr>
              <m:t>n</m:t>
            </m:r>
          </m:e>
          <m:sub>
            <m:r>
              <m:rPr>
                <m:sty m:val="p"/>
              </m:rPr>
              <w:rPr>
                <w:rFonts w:ascii="Cambria Math" w:eastAsia="Batang" w:hAnsi="Cambria Math"/>
                <w:color w:val="FF0000"/>
              </w:rPr>
              <m:t>FirstHop</m:t>
            </m:r>
            <m:ctrlPr>
              <w:rPr>
                <w:rFonts w:ascii="Cambria Math" w:eastAsia="Batang" w:hAnsi="Cambria Math"/>
                <w:iCs/>
                <w:color w:val="FF0000"/>
              </w:rPr>
            </m:ctrlPr>
          </m:sub>
          <m:sup>
            <m:r>
              <m:rPr>
                <m:sty m:val="p"/>
              </m:rPr>
              <w:rPr>
                <w:rFonts w:ascii="Cambria Math" w:eastAsia="Batang" w:hAnsi="Cambria Math"/>
                <w:color w:val="FF0000"/>
              </w:rPr>
              <m:t>RB</m:t>
            </m:r>
            <m:ctrlPr>
              <w:rPr>
                <w:rFonts w:ascii="Cambria Math" w:eastAsia="Batang" w:hAnsi="Cambria Math"/>
                <w:iCs/>
                <w:color w:val="FF0000"/>
              </w:rPr>
            </m:ctrlPr>
          </m:sup>
        </m:sSubSup>
      </m:oMath>
      <w:r w:rsidRPr="00A6018F">
        <w:rPr>
          <w:rFonts w:ascii="Times" w:eastAsia="Batang" w:hAnsi="Times"/>
          <w:iCs/>
          <w:color w:val="FF0000"/>
        </w:rPr>
        <w:t xml:space="preserve"> is the starting PRB of the first hop</w:t>
      </w:r>
    </w:p>
    <w:p w14:paraId="6F0165CF" w14:textId="77777777" w:rsidR="00657593" w:rsidRPr="00A6018F" w:rsidRDefault="00657593" w:rsidP="00657593">
      <w:pPr>
        <w:overflowPunct/>
        <w:autoSpaceDE/>
        <w:autoSpaceDN/>
        <w:adjustRightInd/>
        <w:spacing w:after="0"/>
        <w:ind w:left="1440" w:firstLine="399"/>
        <w:textAlignment w:val="auto"/>
        <w:rPr>
          <w:rFonts w:ascii="Cambria Math" w:eastAsia="Yu Mincho" w:hAnsi="Cambria Math"/>
          <w:color w:val="FF0000"/>
          <w:lang w:eastAsia="ja-JP"/>
        </w:rPr>
      </w:pPr>
      <w:r w:rsidRPr="00A6018F">
        <w:rPr>
          <w:rFonts w:ascii="Cambria Math" w:eastAsia="Batang" w:hAnsi="Cambria Math"/>
          <w:lang w:eastAsia="ja-JP"/>
        </w:rPr>
        <w:t>- In k</w:t>
      </w:r>
      <w:r w:rsidRPr="00A6018F">
        <w:rPr>
          <w:rFonts w:ascii="Cambria Math" w:eastAsia="Batang" w:hAnsi="Cambria Math"/>
          <w:vertAlign w:val="subscript"/>
          <w:lang w:eastAsia="ja-JP"/>
        </w:rPr>
        <w:t>0</w:t>
      </w:r>
      <w:r w:rsidRPr="00A6018F">
        <w:rPr>
          <w:rFonts w:ascii="Cambria Math" w:eastAsia="Batang" w:hAnsi="Cambria Math"/>
          <w:lang w:eastAsia="ja-JP"/>
        </w:rPr>
        <w:t xml:space="preserve">, </w:t>
      </w:r>
      <w:proofErr w:type="spellStart"/>
      <w:r w:rsidRPr="00A6018F">
        <w:rPr>
          <w:rFonts w:ascii="Cambria Math" w:eastAsia="Batang" w:hAnsi="Cambria Math"/>
          <w:lang w:eastAsia="ja-JP"/>
        </w:rPr>
        <w:t>nshift</w:t>
      </w:r>
      <w:proofErr w:type="spellEnd"/>
      <w:r w:rsidRPr="00A6018F">
        <w:rPr>
          <w:rFonts w:ascii="Cambria Math" w:eastAsia="Batang" w:hAnsi="Cambria Math"/>
          <w:lang w:eastAsia="ja-JP"/>
        </w:rPr>
        <w:t xml:space="preserve"> is replaced by </w:t>
      </w:r>
      <m:oMath>
        <m:d>
          <m:dPr>
            <m:ctrlPr>
              <w:rPr>
                <w:rFonts w:ascii="Cambria Math" w:eastAsia="Batang" w:hAnsi="Cambria Math"/>
                <w:color w:val="FF0000"/>
                <w:lang w:eastAsia="ja-JP"/>
              </w:rPr>
            </m:ctrlPr>
          </m:dPr>
          <m:e>
            <m:sSubSup>
              <m:sSubSupPr>
                <m:ctrlPr>
                  <w:rPr>
                    <w:rFonts w:ascii="Cambria Math" w:eastAsia="Batang" w:hAnsi="Cambria Math"/>
                    <w:i/>
                    <w:iCs/>
                    <w:color w:val="FF0000"/>
                  </w:rPr>
                </m:ctrlPr>
              </m:sSubSupPr>
              <m:e>
                <m:r>
                  <w:rPr>
                    <w:rFonts w:ascii="Cambria Math" w:eastAsia="Batang" w:hAnsi="Cambria Math"/>
                    <w:color w:val="FF0000"/>
                  </w:rPr>
                  <m:t>n</m:t>
                </m:r>
              </m:e>
              <m:sub>
                <m:r>
                  <m:rPr>
                    <m:sty m:val="p"/>
                  </m:rPr>
                  <w:rPr>
                    <w:rFonts w:ascii="Cambria Math" w:eastAsia="Batang" w:hAnsi="Cambria Math"/>
                    <w:color w:val="FF0000"/>
                  </w:rPr>
                  <m:t>FirstHop</m:t>
                </m:r>
                <m:ctrlPr>
                  <w:rPr>
                    <w:rFonts w:ascii="Cambria Math" w:eastAsia="Batang" w:hAnsi="Cambria Math"/>
                    <w:iCs/>
                    <w:color w:val="FF0000"/>
                  </w:rPr>
                </m:ctrlPr>
              </m:sub>
              <m:sup>
                <m:r>
                  <m:rPr>
                    <m:sty m:val="p"/>
                  </m:rPr>
                  <w:rPr>
                    <w:rFonts w:ascii="Cambria Math" w:eastAsia="Batang" w:hAnsi="Cambria Math"/>
                    <w:color w:val="FF0000"/>
                  </w:rPr>
                  <m:t>RB</m:t>
                </m:r>
                <m:ctrlPr>
                  <w:rPr>
                    <w:rFonts w:ascii="Cambria Math" w:eastAsia="Batang" w:hAnsi="Cambria Math"/>
                    <w:iCs/>
                    <w:color w:val="FF0000"/>
                  </w:rPr>
                </m:ctrlPr>
              </m:sup>
            </m:sSubSup>
            <m:r>
              <m:rPr>
                <m:sty m:val="p"/>
              </m:rPr>
              <w:rPr>
                <w:rFonts w:ascii="Cambria Math" w:eastAsia="Batang" w:hAnsi="Cambria Math"/>
                <w:color w:val="FF0000"/>
              </w:rPr>
              <m:t>-</m:t>
            </m:r>
            <m:sSub>
              <m:sSubPr>
                <m:ctrlPr>
                  <w:rPr>
                    <w:rFonts w:ascii="Cambria Math" w:eastAsia="Batang" w:hAnsi="Cambria Math"/>
                    <w:i/>
                    <w:iCs/>
                    <w:color w:val="FF0000"/>
                  </w:rPr>
                </m:ctrlPr>
              </m:sSubPr>
              <m:e>
                <m:r>
                  <w:rPr>
                    <w:rFonts w:ascii="Cambria Math" w:eastAsia="Batang" w:hAnsi="Cambria Math"/>
                    <w:color w:val="FF0000"/>
                  </w:rPr>
                  <m:t>n</m:t>
                </m:r>
                <m:ctrlPr>
                  <w:rPr>
                    <w:rFonts w:ascii="Cambria Math" w:eastAsia="Batang" w:hAnsi="Cambria Math"/>
                    <w:iCs/>
                    <w:color w:val="FF0000"/>
                  </w:rPr>
                </m:ctrlPr>
              </m:e>
              <m:sub>
                <m:r>
                  <w:rPr>
                    <w:rFonts w:ascii="Cambria Math" w:eastAsia="Batang" w:hAnsi="Cambria Math"/>
                    <w:color w:val="FF0000"/>
                  </w:rPr>
                  <m:t>0</m:t>
                </m:r>
              </m:sub>
            </m:sSub>
            <m:d>
              <m:dPr>
                <m:ctrlPr>
                  <w:rPr>
                    <w:rFonts w:ascii="Cambria Math" w:eastAsia="Batang" w:hAnsi="Cambria Math"/>
                    <w:i/>
                    <w:iCs/>
                    <w:color w:val="FF0000"/>
                  </w:rPr>
                </m:ctrlPr>
              </m:dPr>
              <m:e>
                <m:sSubSup>
                  <m:sSubSupPr>
                    <m:ctrlPr>
                      <w:rPr>
                        <w:rFonts w:ascii="Cambria Math" w:eastAsia="Batang" w:hAnsi="Cambria Math"/>
                        <w:i/>
                        <w:iCs/>
                        <w:color w:val="FF0000"/>
                      </w:rPr>
                    </m:ctrlPr>
                  </m:sSubSupPr>
                  <m:e>
                    <m:r>
                      <w:rPr>
                        <w:rFonts w:ascii="Cambria Math" w:eastAsia="Batang" w:hAnsi="Cambria Math"/>
                        <w:color w:val="FF0000"/>
                      </w:rPr>
                      <m:t>m</m:t>
                    </m:r>
                  </m:e>
                  <m:sub>
                    <m:r>
                      <m:rPr>
                        <m:sty m:val="p"/>
                      </m:rPr>
                      <w:rPr>
                        <w:rFonts w:ascii="Cambria Math" w:eastAsia="Batang" w:hAnsi="Cambria Math"/>
                        <w:color w:val="FF0000"/>
                      </w:rPr>
                      <m:t>hop</m:t>
                    </m:r>
                    <m:ctrlPr>
                      <w:rPr>
                        <w:rFonts w:ascii="Cambria Math" w:eastAsia="Batang" w:hAnsi="Cambria Math"/>
                        <w:iCs/>
                        <w:color w:val="FF0000"/>
                      </w:rPr>
                    </m:ctrlPr>
                  </m:sub>
                  <m:sup>
                    <m:r>
                      <m:rPr>
                        <m:sty m:val="p"/>
                      </m:rPr>
                      <w:rPr>
                        <w:rFonts w:ascii="Cambria Math" w:eastAsia="Batang" w:hAnsi="Cambria Math"/>
                        <w:color w:val="FF0000"/>
                      </w:rPr>
                      <m:t>SRS</m:t>
                    </m:r>
                    <m:ctrlPr>
                      <w:rPr>
                        <w:rFonts w:ascii="Cambria Math" w:eastAsia="Batang" w:hAnsi="Cambria Math"/>
                        <w:iCs/>
                        <w:color w:val="FF0000"/>
                      </w:rPr>
                    </m:ctrlPr>
                  </m:sup>
                </m:sSubSup>
                <m:r>
                  <w:rPr>
                    <w:rFonts w:ascii="Cambria Math" w:eastAsia="Batang" w:hAnsi="Cambria Math"/>
                    <w:color w:val="FF0000"/>
                  </w:rPr>
                  <m:t>-</m:t>
                </m:r>
                <m:sSubSup>
                  <m:sSubSupPr>
                    <m:ctrlPr>
                      <w:rPr>
                        <w:rFonts w:ascii="Cambria Math" w:eastAsia="Batang" w:hAnsi="Cambria Math"/>
                        <w:i/>
                        <w:iCs/>
                        <w:color w:val="FF0000"/>
                      </w:rPr>
                    </m:ctrlPr>
                  </m:sSubSupPr>
                  <m:e>
                    <m:r>
                      <w:rPr>
                        <w:rFonts w:ascii="Cambria Math" w:eastAsia="Batang" w:hAnsi="Cambria Math"/>
                        <w:color w:val="FF0000"/>
                      </w:rPr>
                      <m:t>m</m:t>
                    </m:r>
                  </m:e>
                  <m:sub>
                    <m:r>
                      <m:rPr>
                        <m:sty m:val="p"/>
                      </m:rPr>
                      <w:rPr>
                        <w:rFonts w:ascii="Cambria Math" w:eastAsia="Batang" w:hAnsi="Cambria Math"/>
                        <w:color w:val="FF0000"/>
                      </w:rPr>
                      <m:t>overlap</m:t>
                    </m:r>
                    <m:ctrlPr>
                      <w:rPr>
                        <w:rFonts w:ascii="Cambria Math" w:eastAsia="Batang" w:hAnsi="Cambria Math"/>
                        <w:iCs/>
                        <w:color w:val="FF0000"/>
                      </w:rPr>
                    </m:ctrlPr>
                  </m:sub>
                  <m:sup>
                    <m:r>
                      <m:rPr>
                        <m:sty m:val="p"/>
                      </m:rPr>
                      <w:rPr>
                        <w:rFonts w:ascii="Cambria Math" w:eastAsia="Batang" w:hAnsi="Cambria Math"/>
                        <w:color w:val="FF0000"/>
                      </w:rPr>
                      <m:t>hop</m:t>
                    </m:r>
                  </m:sup>
                </m:sSubSup>
              </m:e>
            </m:d>
            <m:ctrlPr>
              <w:rPr>
                <w:rFonts w:ascii="Cambria Math" w:eastAsia="Batang" w:hAnsi="Cambria Math"/>
                <w:i/>
                <w:iCs/>
                <w:color w:val="FF0000"/>
              </w:rPr>
            </m:ctrlPr>
          </m:e>
        </m:d>
        <m:sSubSup>
          <m:sSubSupPr>
            <m:ctrlPr>
              <w:rPr>
                <w:rFonts w:ascii="Cambria Math" w:eastAsia="Batang" w:hAnsi="Cambria Math"/>
                <w:i/>
                <w:iCs/>
                <w:color w:val="FF0000"/>
              </w:rPr>
            </m:ctrlPr>
          </m:sSubSupPr>
          <m:e>
            <m:r>
              <w:rPr>
                <w:rFonts w:ascii="Cambria Math" w:eastAsia="Batang" w:hAnsi="Cambria Math"/>
                <w:color w:val="FF0000"/>
              </w:rPr>
              <m:t>N</m:t>
            </m:r>
          </m:e>
          <m:sub>
            <m:r>
              <m:rPr>
                <m:sty m:val="p"/>
              </m:rPr>
              <w:rPr>
                <w:rFonts w:ascii="Cambria Math" w:eastAsia="Batang" w:hAnsi="Cambria Math"/>
                <w:color w:val="FF0000"/>
              </w:rPr>
              <m:t>sc</m:t>
            </m:r>
            <m:ctrlPr>
              <w:rPr>
                <w:rFonts w:ascii="Cambria Math" w:eastAsia="Batang" w:hAnsi="Cambria Math"/>
                <w:iCs/>
                <w:color w:val="FF0000"/>
              </w:rPr>
            </m:ctrlPr>
          </m:sub>
          <m:sup>
            <m:r>
              <m:rPr>
                <m:sty m:val="p"/>
              </m:rPr>
              <w:rPr>
                <w:rFonts w:ascii="Cambria Math" w:eastAsia="Batang" w:hAnsi="Cambria Math"/>
                <w:color w:val="FF0000"/>
              </w:rPr>
              <m:t>RB</m:t>
            </m:r>
            <m:ctrlPr>
              <w:rPr>
                <w:rFonts w:ascii="Cambria Math" w:eastAsia="Batang" w:hAnsi="Cambria Math"/>
                <w:iCs/>
                <w:color w:val="FF0000"/>
              </w:rPr>
            </m:ctrlPr>
          </m:sup>
        </m:sSubSup>
      </m:oMath>
    </w:p>
    <w:p w14:paraId="23ABABFD" w14:textId="77777777" w:rsidR="00657593" w:rsidRPr="00A6018F" w:rsidRDefault="00657593" w:rsidP="00657593">
      <w:pPr>
        <w:overflowPunct/>
        <w:autoSpaceDE/>
        <w:autoSpaceDN/>
        <w:adjustRightInd/>
        <w:spacing w:after="0"/>
        <w:ind w:leftChars="200" w:left="1840" w:hanging="1440"/>
        <w:textAlignment w:val="auto"/>
        <w:rPr>
          <w:rFonts w:ascii="Cambria Math" w:eastAsia="Batang" w:hAnsi="Cambria Math"/>
          <w:lang w:eastAsia="ja-JP"/>
        </w:rPr>
      </w:pPr>
      <w:r w:rsidRPr="00A6018F">
        <w:rPr>
          <w:rFonts w:ascii="Times" w:eastAsia="Batang" w:hAnsi="Times"/>
          <w:lang w:eastAsia="ja-JP"/>
        </w:rPr>
        <w:t>-</w:t>
      </w:r>
      <w:r w:rsidRPr="00A6018F">
        <w:rPr>
          <w:rFonts w:ascii="Cambria Math" w:eastAsia="Batang" w:hAnsi="Cambria Math"/>
          <w:i/>
          <w:iCs/>
          <w:lang w:eastAsia="ja-JP"/>
        </w:rPr>
        <w:t xml:space="preserve"> </w:t>
      </w:r>
      <m:oMath>
        <m:sSub>
          <m:sSubPr>
            <m:ctrlPr>
              <w:rPr>
                <w:rFonts w:ascii="Cambria Math" w:eastAsia="Batang" w:hAnsi="Cambria Math"/>
                <w:i/>
                <w:iCs/>
                <w:lang w:eastAsia="ja-JP"/>
              </w:rPr>
            </m:ctrlPr>
          </m:sSubPr>
          <m:e>
            <m:r>
              <w:rPr>
                <w:rFonts w:ascii="Cambria Math" w:eastAsia="Batang" w:hAnsi="Cambria Math"/>
                <w:lang w:eastAsia="ja-JP"/>
              </w:rPr>
              <m:t>n</m:t>
            </m:r>
          </m:e>
          <m:sub>
            <m:r>
              <m:rPr>
                <m:sty m:val="p"/>
              </m:rPr>
              <w:rPr>
                <w:rFonts w:ascii="Cambria Math" w:eastAsia="Batang" w:hAnsi="Cambria Math"/>
                <w:lang w:eastAsia="ja-JP"/>
              </w:rPr>
              <m:t>srs</m:t>
            </m:r>
          </m:sub>
        </m:sSub>
      </m:oMath>
      <w:r w:rsidRPr="00A6018F">
        <w:rPr>
          <w:rFonts w:ascii="Cambria Math" w:eastAsia="Batang" w:hAnsi="Cambria Math"/>
          <w:lang w:eastAsia="ja-JP"/>
        </w:rPr>
        <w:t xml:space="preserve"> is the SRS hop transmission counter in time domain</w:t>
      </w:r>
    </w:p>
    <w:p w14:paraId="0BF1D112" w14:textId="77777777" w:rsidR="00657593" w:rsidRPr="00A6018F" w:rsidRDefault="00657593" w:rsidP="00657593">
      <w:pPr>
        <w:overflowPunct/>
        <w:autoSpaceDE/>
        <w:autoSpaceDN/>
        <w:adjustRightInd/>
        <w:spacing w:after="0"/>
        <w:ind w:leftChars="200" w:left="1840" w:hanging="1440"/>
        <w:textAlignment w:val="auto"/>
        <w:rPr>
          <w:rFonts w:ascii="Cambria Math" w:eastAsia="Batang" w:hAnsi="Cambria Math"/>
          <w:iCs/>
          <w:lang w:eastAsia="ja-JP"/>
        </w:rPr>
      </w:pPr>
      <w:r w:rsidRPr="00A6018F">
        <w:rPr>
          <w:rFonts w:ascii="Cambria Math" w:eastAsia="Batang" w:hAnsi="Cambria Math"/>
          <w:lang w:eastAsia="ja-JP"/>
        </w:rPr>
        <w:t>-</w:t>
      </w:r>
      <m:oMath>
        <m:sSub>
          <m:sSubPr>
            <m:ctrlPr>
              <w:rPr>
                <w:rFonts w:ascii="Cambria Math" w:eastAsia="Batang" w:hAnsi="Cambria Math"/>
                <w:i/>
                <w:iCs/>
                <w:lang w:eastAsia="ja-JP"/>
              </w:rPr>
            </m:ctrlPr>
          </m:sSubPr>
          <m:e>
            <m:r>
              <w:rPr>
                <w:rFonts w:ascii="Cambria Math" w:eastAsia="Batang" w:hAnsi="Cambria Math"/>
                <w:lang w:eastAsia="ja-JP"/>
              </w:rPr>
              <m:t>N</m:t>
            </m:r>
          </m:e>
          <m:sub>
            <m:r>
              <m:rPr>
                <m:sty m:val="p"/>
              </m:rPr>
              <w:rPr>
                <w:rFonts w:ascii="Cambria Math" w:eastAsia="Batang" w:hAnsi="Cambria Math"/>
                <w:lang w:eastAsia="ja-JP"/>
              </w:rPr>
              <m:t>h</m:t>
            </m:r>
            <m:r>
              <w:rPr>
                <w:rFonts w:ascii="Cambria Math" w:eastAsia="Batang" w:hAnsi="Cambria Math"/>
                <w:lang w:eastAsia="ja-JP"/>
              </w:rPr>
              <m:t>op</m:t>
            </m:r>
          </m:sub>
        </m:sSub>
        <m:r>
          <w:rPr>
            <w:rFonts w:ascii="Cambria Math" w:eastAsia="Batang" w:hAnsi="Cambria Math"/>
            <w:lang w:eastAsia="ja-JP"/>
          </w:rPr>
          <m:t xml:space="preserve"> </m:t>
        </m:r>
      </m:oMath>
      <w:r w:rsidRPr="00A6018F">
        <w:rPr>
          <w:rFonts w:ascii="Cambria Math" w:eastAsia="Batang" w:hAnsi="Cambria Math"/>
          <w:iCs/>
          <w:lang w:eastAsia="ja-JP"/>
        </w:rPr>
        <w:t xml:space="preserve"> is the configured number of hops</w:t>
      </w:r>
    </w:p>
    <w:p w14:paraId="56EE4FF1" w14:textId="77777777" w:rsidR="00657593" w:rsidRPr="00A6018F" w:rsidRDefault="00657593" w:rsidP="00657593">
      <w:pPr>
        <w:overflowPunct/>
        <w:autoSpaceDE/>
        <w:autoSpaceDN/>
        <w:adjustRightInd/>
        <w:spacing w:after="0"/>
        <w:ind w:leftChars="200" w:left="1840" w:hanging="1440"/>
        <w:textAlignment w:val="auto"/>
        <w:rPr>
          <w:rFonts w:ascii="Cambria Math" w:eastAsia="Batang" w:hAnsi="Cambria Math"/>
          <w:iCs/>
          <w:lang w:eastAsia="ja-JP"/>
        </w:rPr>
      </w:pPr>
      <w:r w:rsidRPr="00A6018F">
        <w:rPr>
          <w:rFonts w:ascii="Cambria Math" w:eastAsia="Batang" w:hAnsi="Cambria Math"/>
          <w:iCs/>
          <w:lang w:eastAsia="ja-JP"/>
        </w:rPr>
        <w:t>-</w:t>
      </w:r>
      <m:oMath>
        <m:sSubSup>
          <m:sSubSupPr>
            <m:ctrlPr>
              <w:rPr>
                <w:rFonts w:ascii="Cambria Math" w:eastAsia="Batang" w:hAnsi="Cambria Math"/>
                <w:i/>
                <w:iCs/>
                <w:lang w:eastAsia="ja-JP"/>
              </w:rPr>
            </m:ctrlPr>
          </m:sSubSupPr>
          <m:e>
            <m:r>
              <w:rPr>
                <w:rFonts w:ascii="Cambria Math" w:eastAsia="Batang" w:hAnsi="Cambria Math"/>
                <w:lang w:eastAsia="ja-JP"/>
              </w:rPr>
              <m:t>m</m:t>
            </m:r>
          </m:e>
          <m:sub>
            <m:r>
              <m:rPr>
                <m:nor/>
              </m:rPr>
              <w:rPr>
                <w:rFonts w:ascii="Times" w:eastAsia="Batang" w:hAnsi="Times"/>
                <w:lang w:eastAsia="ja-JP"/>
              </w:rPr>
              <m:t>hop</m:t>
            </m:r>
          </m:sub>
          <m:sup>
            <m:r>
              <m:rPr>
                <m:nor/>
              </m:rPr>
              <w:rPr>
                <w:rFonts w:ascii="Times" w:eastAsia="Batang" w:hAnsi="Times"/>
                <w:lang w:eastAsia="ja-JP"/>
              </w:rPr>
              <m:t>SRS</m:t>
            </m:r>
          </m:sup>
        </m:sSubSup>
      </m:oMath>
      <w:r w:rsidRPr="00A6018F">
        <w:rPr>
          <w:rFonts w:ascii="Cambria Math" w:eastAsia="Batang" w:hAnsi="Cambria Math"/>
          <w:iCs/>
          <w:lang w:eastAsia="ja-JP"/>
        </w:rPr>
        <w:t xml:space="preserve"> is the configured hop bandwidth, in number of RBs</w:t>
      </w:r>
    </w:p>
    <w:p w14:paraId="0F7DB76E" w14:textId="77777777" w:rsidR="00657593" w:rsidRPr="00A6018F" w:rsidRDefault="00657593" w:rsidP="00657593">
      <w:pPr>
        <w:overflowPunct/>
        <w:autoSpaceDE/>
        <w:autoSpaceDN/>
        <w:adjustRightInd/>
        <w:spacing w:after="0"/>
        <w:ind w:leftChars="200" w:left="1840" w:hanging="1440"/>
        <w:textAlignment w:val="auto"/>
        <w:rPr>
          <w:rFonts w:ascii="Cambria Math" w:eastAsia="Batang" w:hAnsi="Cambria Math"/>
          <w:iCs/>
          <w:lang w:eastAsia="ja-JP"/>
        </w:rPr>
      </w:pPr>
      <w:r w:rsidRPr="00A6018F">
        <w:rPr>
          <w:rFonts w:ascii="Cambria Math" w:eastAsia="Batang" w:hAnsi="Cambria Math"/>
          <w:iCs/>
          <w:lang w:eastAsia="ja-JP"/>
        </w:rPr>
        <w:t>-</w:t>
      </w:r>
      <m:oMath>
        <m:sSubSup>
          <m:sSubSupPr>
            <m:ctrlPr>
              <w:rPr>
                <w:rFonts w:ascii="Cambria Math" w:eastAsia="Batang" w:hAnsi="Cambria Math"/>
                <w:i/>
                <w:iCs/>
                <w:lang w:eastAsia="ja-JP"/>
              </w:rPr>
            </m:ctrlPr>
          </m:sSubSupPr>
          <m:e>
            <m:r>
              <w:rPr>
                <w:rFonts w:ascii="Cambria Math" w:eastAsia="Batang" w:hAnsi="Cambria Math"/>
                <w:lang w:eastAsia="ja-JP"/>
              </w:rPr>
              <m:t>m</m:t>
            </m:r>
          </m:e>
          <m:sub>
            <m:r>
              <m:rPr>
                <m:nor/>
              </m:rPr>
              <w:rPr>
                <w:rFonts w:ascii="Times" w:eastAsia="Batang" w:hAnsi="Times"/>
                <w:lang w:eastAsia="ja-JP"/>
              </w:rPr>
              <m:t>overlap</m:t>
            </m:r>
          </m:sub>
          <m:sup>
            <m:r>
              <m:rPr>
                <m:nor/>
              </m:rPr>
              <w:rPr>
                <w:rFonts w:ascii="Times" w:eastAsia="Batang" w:hAnsi="Times"/>
                <w:lang w:eastAsia="ja-JP"/>
              </w:rPr>
              <m:t>hop</m:t>
            </m:r>
          </m:sup>
        </m:sSubSup>
      </m:oMath>
      <w:r w:rsidRPr="00A6018F">
        <w:rPr>
          <w:rFonts w:ascii="Cambria Math" w:eastAsia="Batang" w:hAnsi="Cambria Math"/>
          <w:iCs/>
          <w:lang w:eastAsia="ja-JP"/>
        </w:rPr>
        <w:t xml:space="preserve"> is the configured common overlap between two hops, in number of RB(s).</w:t>
      </w:r>
    </w:p>
    <w:p w14:paraId="7CCD621D" w14:textId="77777777" w:rsidR="00657593" w:rsidRPr="002157EE" w:rsidRDefault="00657593" w:rsidP="00AC7CE4">
      <w:pPr>
        <w:overflowPunct/>
        <w:autoSpaceDE/>
        <w:autoSpaceDN/>
        <w:adjustRightInd/>
        <w:spacing w:after="0"/>
        <w:textAlignment w:val="auto"/>
        <w:rPr>
          <w:lang w:eastAsia="ja-JP"/>
        </w:rPr>
      </w:pPr>
    </w:p>
    <w:p w14:paraId="021C8D2D" w14:textId="383E308E" w:rsidR="00E52D61" w:rsidRPr="0009346B" w:rsidRDefault="00010017" w:rsidP="00E52D61">
      <w:pPr>
        <w:rPr>
          <w:rFonts w:eastAsia="MS Mincho"/>
          <w:lang w:val="en-US"/>
        </w:rPr>
      </w:pPr>
      <w:r w:rsidRPr="00452C05">
        <w:rPr>
          <w:rFonts w:ascii="Times" w:hAnsi="Times" w:cs="Times"/>
        </w:rPr>
        <w:lastRenderedPageBreak/>
        <w:t xml:space="preserve">In </w:t>
      </w:r>
      <w:r w:rsidR="00F50FFA">
        <w:rPr>
          <w:rFonts w:ascii="Times" w:hAnsi="Times" w:cs="Times"/>
        </w:rPr>
        <w:t xml:space="preserve">the </w:t>
      </w:r>
      <w:r w:rsidRPr="00452C05">
        <w:rPr>
          <w:rFonts w:ascii="Times" w:hAnsi="Times" w:cs="Times"/>
        </w:rPr>
        <w:t xml:space="preserve">WA, we have two alternatives. In Alt1, the frequency hop index of the initial hop is configured, but RAN1 haven’t agreed the </w:t>
      </w:r>
      <w:r w:rsidR="00B5515E">
        <w:rPr>
          <w:rFonts w:ascii="Times" w:hAnsi="Times" w:cs="Times"/>
        </w:rPr>
        <w:t xml:space="preserve">way to index </w:t>
      </w:r>
      <w:r w:rsidRPr="00452C05">
        <w:rPr>
          <w:rFonts w:ascii="Times" w:hAnsi="Times" w:cs="Times"/>
        </w:rPr>
        <w:t>frequency hop. For example, the hop indexing could be ascending order from the lowest PRB index. In Alt 2, the hop index is depending on the already agreed configuration parameters</w:t>
      </w:r>
      <w:r w:rsidR="009C1D8E">
        <w:rPr>
          <w:rFonts w:ascii="Times" w:hAnsi="Times" w:cs="Times"/>
        </w:rPr>
        <w:t xml:space="preserve">. </w:t>
      </w:r>
      <w:r w:rsidR="009E4F64">
        <w:rPr>
          <w:rFonts w:ascii="Times" w:eastAsia="Batang" w:hAnsi="Times" w:cs="Times"/>
          <w:lang w:eastAsia="ja-JP"/>
        </w:rPr>
        <w:t xml:space="preserve">In addition, </w:t>
      </w:r>
      <w:r w:rsidR="00E52D61">
        <w:rPr>
          <w:rFonts w:ascii="Times" w:eastAsia="Batang" w:hAnsi="Times" w:cs="Times"/>
          <w:lang w:eastAsia="ja-JP"/>
        </w:rPr>
        <w:t>in the equation</w:t>
      </w:r>
      <w:r w:rsidR="00E30E99">
        <w:rPr>
          <w:rFonts w:ascii="Times" w:eastAsia="Batang" w:hAnsi="Times" w:cs="Times"/>
          <w:lang w:eastAsia="ja-JP"/>
        </w:rPr>
        <w:t xml:space="preserve"> of </w:t>
      </w: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oMath>
      <w:r w:rsidR="00720605">
        <w:rPr>
          <w:rFonts w:ascii="Times" w:eastAsia="Batang" w:hAnsi="Times" w:cs="Times"/>
          <w:lang w:val="sv-SE"/>
        </w:rPr>
        <w:t>, where</w:t>
      </w:r>
      <w:r w:rsidR="00E52D61">
        <w:rPr>
          <w:rFonts w:ascii="Times" w:eastAsia="Batang" w:hAnsi="Times" w:cs="Times"/>
          <w:lang w:eastAsia="ja-JP"/>
        </w:rPr>
        <w:t xml:space="preserve"> </w:t>
      </w: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m:t>
            </m:r>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r>
              <w:rPr>
                <w:rFonts w:ascii="Cambria Math" w:eastAsia="MS Mincho" w:hAnsi="Cambria Math"/>
                <w:lang w:eastAsia="ja-JP"/>
              </w:rPr>
              <m:t>)</m:t>
            </m:r>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w:r w:rsidR="00720605">
        <w:rPr>
          <w:rFonts w:ascii="Times" w:eastAsia="Batang" w:hAnsi="Times" w:cs="Times"/>
          <w:lang w:val="en-US"/>
        </w:rPr>
        <w:t>,</w:t>
      </w:r>
      <w:r w:rsidR="00E30E99">
        <w:rPr>
          <w:rFonts w:ascii="Times" w:eastAsia="Batang" w:hAnsi="Times" w:cs="Times"/>
          <w:lang w:val="en-US"/>
        </w:rPr>
        <w:t xml:space="preserve"> </w:t>
      </w:r>
      <w:r w:rsidR="00720605">
        <w:rPr>
          <w:rFonts w:ascii="Times" w:eastAsia="Batang" w:hAnsi="Times" w:cs="Times"/>
          <w:lang w:val="en-US"/>
        </w:rPr>
        <w:t xml:space="preserve">defined in Clause 6.4.1.4.3, there is already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oMath>
      <w:r w:rsidR="00720605">
        <w:rPr>
          <w:rFonts w:ascii="Times" w:eastAsia="Batang" w:hAnsi="Times" w:cs="Times"/>
          <w:lang w:val="sv-SE"/>
        </w:rPr>
        <w:t xml:space="preserve"> </w:t>
      </w:r>
      <w:r w:rsidR="000E0BC8">
        <w:rPr>
          <w:rFonts w:ascii="Times" w:eastAsia="Batang" w:hAnsi="Times" w:cs="Times"/>
          <w:lang w:val="en-US"/>
        </w:rPr>
        <w:t>multiplied with</w:t>
      </w:r>
      <w:r w:rsidR="00720605">
        <w:rPr>
          <w:rFonts w:ascii="Times" w:eastAsia="Batang" w:hAnsi="Times" w:cs="Times"/>
          <w:lang w:val="en-US"/>
        </w:rPr>
        <w:t xml:space="preserve"> </w:t>
      </w:r>
      <m:oMath>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oMath>
      <w:r w:rsidR="00720605">
        <w:rPr>
          <w:rFonts w:ascii="Times" w:eastAsia="Batang" w:hAnsi="Times" w:cs="Times"/>
          <w:lang w:val="en-US"/>
        </w:rPr>
        <w:t>.</w:t>
      </w:r>
      <w:r w:rsidR="00EF62CD">
        <w:rPr>
          <w:rFonts w:ascii="Times" w:eastAsia="Batang" w:hAnsi="Times" w:cs="Times"/>
          <w:lang w:val="en-US"/>
        </w:rPr>
        <w:t xml:space="preserve"> </w:t>
      </w:r>
      <m:oMath>
        <m:sSubSup>
          <m:sSubSupPr>
            <m:ctrlPr>
              <w:rPr>
                <w:rFonts w:ascii="Cambria Math" w:eastAsia="DengXian" w:hAnsi="Cambria Math"/>
              </w:rPr>
            </m:ctrlPr>
          </m:sSubSupPr>
          <m:e>
            <m:r>
              <w:rPr>
                <w:rFonts w:ascii="Cambria Math" w:eastAsia="DengXian" w:hAnsi="Cambria Math"/>
              </w:rPr>
              <m:t>n</m:t>
            </m:r>
          </m:e>
          <m:sub>
            <m:r>
              <m:rPr>
                <m:sty m:val="p"/>
              </m:rPr>
              <w:rPr>
                <w:rFonts w:ascii="Cambria Math" w:eastAsia="DengXian" w:hAnsi="Cambria Math"/>
              </w:rPr>
              <m:t>FirstHop</m:t>
            </m:r>
          </m:sub>
          <m:sup>
            <m:r>
              <m:rPr>
                <m:sty m:val="p"/>
              </m:rPr>
              <w:rPr>
                <w:rFonts w:ascii="Cambria Math" w:eastAsia="DengXian" w:hAnsi="Cambria Math"/>
              </w:rPr>
              <m:t>RB</m:t>
            </m:r>
          </m:sup>
        </m:sSubSup>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0</m:t>
            </m:r>
          </m:sub>
        </m:sSub>
        <m:d>
          <m:dPr>
            <m:ctrlPr>
              <w:rPr>
                <w:rFonts w:ascii="Cambria Math" w:eastAsia="DengXian" w:hAnsi="Cambria Math"/>
              </w:rPr>
            </m:ctrlPr>
          </m:dPr>
          <m:e>
            <m:sSubSup>
              <m:sSubSupPr>
                <m:ctrlPr>
                  <w:rPr>
                    <w:rFonts w:ascii="Cambria Math" w:eastAsia="DengXian" w:hAnsi="Cambria Math"/>
                  </w:rPr>
                </m:ctrlPr>
              </m:sSubSupPr>
              <m:e>
                <m:r>
                  <w:rPr>
                    <w:rFonts w:ascii="Cambria Math" w:eastAsia="DengXian" w:hAnsi="Cambria Math"/>
                  </w:rPr>
                  <m:t>m</m:t>
                </m:r>
              </m:e>
              <m:sub>
                <m:r>
                  <m:rPr>
                    <m:sty m:val="p"/>
                  </m:rPr>
                  <w:rPr>
                    <w:rFonts w:ascii="Cambria Math" w:eastAsia="DengXian" w:hAnsi="Cambria Math"/>
                  </w:rPr>
                  <m:t>hop</m:t>
                </m:r>
              </m:sub>
              <m:sup>
                <m:r>
                  <m:rPr>
                    <m:sty m:val="p"/>
                  </m:rPr>
                  <w:rPr>
                    <w:rFonts w:ascii="Cambria Math" w:eastAsia="DengXian" w:hAnsi="Cambria Math"/>
                  </w:rPr>
                  <m:t>SRS</m:t>
                </m:r>
              </m:sup>
            </m:sSubSup>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m</m:t>
                </m:r>
              </m:e>
              <m:sub>
                <m:r>
                  <m:rPr>
                    <m:sty m:val="p"/>
                  </m:rPr>
                  <w:rPr>
                    <w:rFonts w:ascii="Cambria Math" w:eastAsia="DengXian" w:hAnsi="Cambria Math"/>
                  </w:rPr>
                  <m:t>overlap</m:t>
                </m:r>
              </m:sub>
              <m:sup>
                <m:r>
                  <m:rPr>
                    <m:sty m:val="p"/>
                  </m:rPr>
                  <w:rPr>
                    <w:rFonts w:ascii="Cambria Math" w:eastAsia="DengXian" w:hAnsi="Cambria Math"/>
                  </w:rPr>
                  <m:t>hop</m:t>
                </m:r>
              </m:sup>
            </m:sSubSup>
          </m:e>
        </m:d>
      </m:oMath>
      <w:r w:rsidR="00354B09">
        <w:rPr>
          <w:rFonts w:ascii="Times" w:eastAsia="Batang" w:hAnsi="Times" w:cs="Times"/>
        </w:rPr>
        <w:t xml:space="preserve"> is </w:t>
      </w:r>
      <w:r w:rsidR="00354B09" w:rsidRPr="000F26FF">
        <w:rPr>
          <w:rFonts w:ascii="Times" w:eastAsia="Batang" w:hAnsi="Times" w:cs="Times"/>
        </w:rPr>
        <w:t>always positive</w:t>
      </w:r>
      <w:r w:rsidR="00711955" w:rsidRPr="000F26FF">
        <w:rPr>
          <w:rFonts w:ascii="Times" w:eastAsia="Batang" w:hAnsi="Times" w:cs="Times"/>
        </w:rPr>
        <w:t>,</w:t>
      </w:r>
      <w:r w:rsidR="003F5423" w:rsidRPr="000F26FF">
        <w:rPr>
          <w:rFonts w:ascii="Times" w:eastAsia="Batang" w:hAnsi="Times" w:cs="Times"/>
        </w:rPr>
        <w:t xml:space="preserve"> but</w:t>
      </w:r>
      <w:r w:rsidR="00711955" w:rsidRPr="000F26FF">
        <w:rPr>
          <w:rFonts w:ascii="Times" w:eastAsia="Batang" w:hAnsi="Times" w:cs="Times"/>
        </w:rPr>
        <w:t xml:space="preserve"> it would be better to explicitly describe it for readability.</w:t>
      </w:r>
      <w:r w:rsidR="00711955">
        <w:rPr>
          <w:rFonts w:ascii="Times" w:eastAsia="Batang" w:hAnsi="Times" w:cs="Times"/>
        </w:rPr>
        <w:t xml:space="preserve"> </w:t>
      </w:r>
      <w:r w:rsidR="00EF62CD">
        <w:rPr>
          <w:rFonts w:ascii="Times" w:eastAsia="Batang" w:hAnsi="Times" w:cs="Times"/>
          <w:lang w:val="en-US"/>
        </w:rPr>
        <w:t>Based on these, we have the following proposal:</w:t>
      </w:r>
      <w:r w:rsidR="00D073F6">
        <w:rPr>
          <w:rFonts w:ascii="Times" w:eastAsia="Batang" w:hAnsi="Times" w:cs="Times"/>
          <w:lang w:val="en-US"/>
        </w:rPr>
        <w:t xml:space="preserve"> </w:t>
      </w:r>
    </w:p>
    <w:p w14:paraId="0D5E33FC" w14:textId="778C227C" w:rsidR="00010017" w:rsidRDefault="00010017" w:rsidP="00010017">
      <w:pPr>
        <w:overflowPunct/>
        <w:autoSpaceDE/>
        <w:autoSpaceDN/>
        <w:adjustRightInd/>
        <w:spacing w:after="0"/>
        <w:textAlignment w:val="auto"/>
        <w:rPr>
          <w:rFonts w:ascii="Times" w:eastAsia="Batang" w:hAnsi="Times" w:cs="Times"/>
          <w:lang w:eastAsia="ja-JP"/>
        </w:rPr>
      </w:pPr>
      <w:r w:rsidRPr="00452C05">
        <w:rPr>
          <w:rFonts w:ascii="Times" w:eastAsia="Batang" w:hAnsi="Times" w:cs="Times"/>
          <w:b/>
          <w:bCs/>
          <w:lang w:eastAsia="ja-JP"/>
        </w:rPr>
        <w:t xml:space="preserve">Proposal </w:t>
      </w:r>
      <w:r w:rsidR="000F26FF">
        <w:rPr>
          <w:rFonts w:ascii="Times" w:eastAsia="Batang" w:hAnsi="Times" w:cs="Times"/>
          <w:b/>
          <w:bCs/>
          <w:lang w:eastAsia="ja-JP"/>
        </w:rPr>
        <w:t>5</w:t>
      </w:r>
      <w:r w:rsidRPr="00452C05">
        <w:rPr>
          <w:rFonts w:ascii="Times" w:eastAsia="Batang" w:hAnsi="Times" w:cs="Times"/>
          <w:b/>
          <w:bCs/>
          <w:lang w:eastAsia="ja-JP"/>
        </w:rPr>
        <w:t xml:space="preserve">: </w:t>
      </w:r>
      <w:r w:rsidR="00DC76A3" w:rsidRPr="00A6018F">
        <w:rPr>
          <w:rFonts w:ascii="Times" w:eastAsia="Batang" w:hAnsi="Times" w:cs="Times"/>
          <w:lang w:eastAsia="ja-JP"/>
        </w:rPr>
        <w:t xml:space="preserve">RAN1 supports </w:t>
      </w:r>
      <w:r w:rsidR="006A34DE">
        <w:rPr>
          <w:rFonts w:ascii="Times" w:eastAsia="Batang" w:hAnsi="Times" w:cs="Times"/>
          <w:lang w:eastAsia="ja-JP"/>
        </w:rPr>
        <w:t>a revised</w:t>
      </w:r>
      <w:r w:rsidRPr="006A34DE">
        <w:rPr>
          <w:rFonts w:ascii="Times" w:eastAsia="Batang" w:hAnsi="Times" w:cs="Times"/>
          <w:lang w:eastAsia="ja-JP"/>
        </w:rPr>
        <w:t xml:space="preserve"> alt 2 of the </w:t>
      </w:r>
      <w:r w:rsidR="001D0D43">
        <w:rPr>
          <w:rFonts w:ascii="Times" w:eastAsia="Batang" w:hAnsi="Times" w:cs="Times"/>
          <w:lang w:eastAsia="ja-JP"/>
        </w:rPr>
        <w:t>WA RAN1#114-bis</w:t>
      </w:r>
    </w:p>
    <w:p w14:paraId="7F3F7441" w14:textId="11F6960E" w:rsidR="001D0D43" w:rsidRPr="00C73C71" w:rsidRDefault="001D0D43" w:rsidP="00A6018F">
      <w:pPr>
        <w:pStyle w:val="ListParagraph"/>
        <w:numPr>
          <w:ilvl w:val="0"/>
          <w:numId w:val="114"/>
        </w:numPr>
        <w:overflowPunct/>
        <w:autoSpaceDE/>
        <w:autoSpaceDN/>
        <w:adjustRightInd/>
        <w:spacing w:after="0"/>
        <w:textAlignment w:val="auto"/>
        <w:rPr>
          <w:rFonts w:ascii="Cambria Math" w:eastAsia="Batang" w:hAnsi="Cambria Math"/>
          <w:i/>
          <w:iCs/>
        </w:rPr>
      </w:pPr>
      <w:r w:rsidRPr="00A6018F">
        <w:rPr>
          <w:rFonts w:ascii="Times" w:eastAsia="Batang" w:hAnsi="Times"/>
          <w:lang w:eastAsia="ja-JP"/>
        </w:rPr>
        <w:t>alt2:</w:t>
      </w:r>
      <w:r w:rsidRPr="00A6018F">
        <w:rPr>
          <w:rFonts w:ascii="Cambria Math" w:eastAsia="Batang" w:hAnsi="Cambria Math"/>
          <w:i/>
          <w:iCs/>
          <w:lang w:eastAsia="ja-JP"/>
        </w:rPr>
        <w:t xml:space="preserve"> </w:t>
      </w:r>
      <m:oMath>
        <m:sSub>
          <m:sSubPr>
            <m:ctrlPr>
              <w:rPr>
                <w:rFonts w:ascii="Cambria Math" w:eastAsia="Batang" w:hAnsi="Cambria Math"/>
                <w:i/>
                <w:iCs/>
                <w:lang w:eastAsia="ja-JP"/>
              </w:rPr>
            </m:ctrlPr>
          </m:sSubPr>
          <m:e>
            <m:r>
              <w:rPr>
                <w:rFonts w:ascii="Cambria Math" w:eastAsia="Batang" w:hAnsi="Cambria Math"/>
                <w:lang w:eastAsia="ja-JP"/>
              </w:rPr>
              <m:t>n</m:t>
            </m:r>
          </m:e>
          <m:sub>
            <m:r>
              <m:rPr>
                <m:sty m:val="p"/>
              </m:rPr>
              <w:rPr>
                <w:rFonts w:ascii="Cambria Math" w:eastAsia="Batang" w:hAnsi="Cambria Math"/>
                <w:lang w:eastAsia="ja-JP"/>
              </w:rPr>
              <m:t>0</m:t>
            </m:r>
          </m:sub>
        </m:sSub>
        <m:r>
          <m:rPr>
            <m:sty m:val="p"/>
          </m:rPr>
          <w:rPr>
            <w:rFonts w:ascii="Cambria Math" w:eastAsia="Batang" w:hAnsi="Cambria Math"/>
            <w:lang w:eastAsia="ja-JP"/>
          </w:rPr>
          <m:t>is the initial frequency hop index defined as</m:t>
        </m:r>
        <m:r>
          <w:rPr>
            <w:rFonts w:ascii="Cambria Math" w:eastAsia="Batang" w:hAnsi="Cambria Math"/>
            <w:lang w:eastAsia="ja-JP"/>
          </w:rPr>
          <m:t xml:space="preserve"> </m:t>
        </m:r>
      </m:oMath>
      <w:r w:rsidRPr="00A6018F">
        <w:rPr>
          <w:rFonts w:ascii="Cambria Math" w:eastAsia="Batang" w:hAnsi="Cambria Math"/>
          <w:i/>
          <w:iCs/>
          <w:lang w:eastAsia="ja-JP"/>
        </w:rPr>
        <w:t xml:space="preserve"> </w:t>
      </w:r>
      <m:oMath>
        <m:sSub>
          <m:sSubPr>
            <m:ctrlPr>
              <w:rPr>
                <w:rFonts w:ascii="Cambria Math" w:eastAsia="Batang" w:hAnsi="Cambria Math"/>
                <w:i/>
                <w:iCs/>
                <w:lang w:eastAsia="ja-JP"/>
              </w:rPr>
            </m:ctrlPr>
          </m:sSubPr>
          <m:e>
            <m:r>
              <w:rPr>
                <w:rFonts w:ascii="Cambria Math" w:eastAsia="Batang" w:hAnsi="Cambria Math"/>
                <w:lang w:eastAsia="ja-JP"/>
              </w:rPr>
              <m:t>n</m:t>
            </m:r>
          </m:e>
          <m:sub>
            <m:r>
              <m:rPr>
                <m:sty m:val="p"/>
              </m:rPr>
              <w:rPr>
                <w:rFonts w:ascii="Cambria Math" w:eastAsia="Batang" w:hAnsi="Cambria Math"/>
                <w:lang w:eastAsia="ja-JP"/>
              </w:rPr>
              <m:t>0</m:t>
            </m:r>
          </m:sub>
        </m:sSub>
        <m:r>
          <w:rPr>
            <w:rFonts w:ascii="Cambria Math" w:eastAsia="Batang" w:hAnsi="Cambria Math"/>
            <w:lang w:eastAsia="ja-JP"/>
          </w:rPr>
          <m:t>=</m:t>
        </m:r>
        <m:r>
          <m:rPr>
            <m:sty m:val="p"/>
          </m:rPr>
          <w:rPr>
            <w:rFonts w:ascii="Cambria Math" w:eastAsia="Batang" w:hAnsi="Cambria Math"/>
          </w:rPr>
          <m:t>floor</m:t>
        </m:r>
        <m:d>
          <m:dPr>
            <m:ctrlPr>
              <w:rPr>
                <w:rFonts w:ascii="Cambria Math" w:eastAsia="Batang" w:hAnsi="Cambria Math"/>
                <w:iCs/>
              </w:rPr>
            </m:ctrlPr>
          </m:dPr>
          <m:e>
            <m:sSubSup>
              <m:sSubSupPr>
                <m:ctrlPr>
                  <w:rPr>
                    <w:rFonts w:ascii="Cambria Math" w:eastAsia="Batang" w:hAnsi="Cambria Math"/>
                    <w:i/>
                    <w:iCs/>
                  </w:rPr>
                </m:ctrlPr>
              </m:sSubSupPr>
              <m:e>
                <m:r>
                  <w:rPr>
                    <w:rFonts w:ascii="Cambria Math" w:eastAsia="Batang" w:hAnsi="Cambria Math"/>
                  </w:rPr>
                  <m:t>n</m:t>
                </m:r>
              </m:e>
              <m:sub>
                <m:r>
                  <m:rPr>
                    <m:sty m:val="p"/>
                  </m:rPr>
                  <w:rPr>
                    <w:rFonts w:ascii="Cambria Math" w:eastAsia="Batang" w:hAnsi="Cambria Math"/>
                  </w:rPr>
                  <m:t>FirstHop</m:t>
                </m:r>
                <m:ctrlPr>
                  <w:rPr>
                    <w:rFonts w:ascii="Cambria Math" w:eastAsia="Batang" w:hAnsi="Cambria Math"/>
                    <w:iCs/>
                  </w:rPr>
                </m:ctrlPr>
              </m:sub>
              <m:sup>
                <m:r>
                  <m:rPr>
                    <m:sty m:val="p"/>
                  </m:rPr>
                  <w:rPr>
                    <w:rFonts w:ascii="Cambria Math" w:eastAsia="Batang" w:hAnsi="Cambria Math"/>
                  </w:rPr>
                  <m:t>RB</m:t>
                </m:r>
                <m:ctrlPr>
                  <w:rPr>
                    <w:rFonts w:ascii="Cambria Math" w:eastAsia="Batang" w:hAnsi="Cambria Math"/>
                    <w:iCs/>
                  </w:rPr>
                </m:ctrlPr>
              </m:sup>
            </m:sSubSup>
            <m:r>
              <w:rPr>
                <w:rFonts w:ascii="Cambria Math" w:eastAsia="Batang" w:hAnsi="Cambria Math"/>
              </w:rPr>
              <m:t xml:space="preserve">/( </m:t>
            </m:r>
            <m:sSubSup>
              <m:sSubSupPr>
                <m:ctrlPr>
                  <w:rPr>
                    <w:rFonts w:ascii="Cambria Math" w:eastAsia="Batang" w:hAnsi="Cambria Math"/>
                    <w:i/>
                    <w:iCs/>
                  </w:rPr>
                </m:ctrlPr>
              </m:sSubSupPr>
              <m:e>
                <m:r>
                  <w:rPr>
                    <w:rFonts w:ascii="Cambria Math" w:eastAsia="Batang" w:hAnsi="Cambria Math"/>
                  </w:rPr>
                  <m:t>m</m:t>
                </m:r>
              </m:e>
              <m:sub>
                <m:r>
                  <m:rPr>
                    <m:sty m:val="p"/>
                  </m:rPr>
                  <w:rPr>
                    <w:rFonts w:ascii="Cambria Math" w:eastAsia="Batang" w:hAnsi="Cambria Math"/>
                  </w:rPr>
                  <m:t>hop</m:t>
                </m:r>
                <m:ctrlPr>
                  <w:rPr>
                    <w:rFonts w:ascii="Cambria Math" w:eastAsia="Batang" w:hAnsi="Cambria Math"/>
                    <w:iCs/>
                  </w:rPr>
                </m:ctrlPr>
              </m:sub>
              <m:sup>
                <m:r>
                  <m:rPr>
                    <m:sty m:val="p"/>
                  </m:rPr>
                  <w:rPr>
                    <w:rFonts w:ascii="Cambria Math" w:eastAsia="Batang" w:hAnsi="Cambria Math"/>
                  </w:rPr>
                  <m:t>SRS</m:t>
                </m:r>
                <m:ctrlPr>
                  <w:rPr>
                    <w:rFonts w:ascii="Cambria Math" w:eastAsia="Batang" w:hAnsi="Cambria Math"/>
                    <w:iCs/>
                  </w:rPr>
                </m:ctrlPr>
              </m:sup>
            </m:sSubSup>
            <m:r>
              <w:rPr>
                <w:rFonts w:ascii="Cambria Math" w:eastAsia="Batang" w:hAnsi="Cambria Math"/>
              </w:rPr>
              <m:t>-</m:t>
            </m:r>
            <m:sSubSup>
              <m:sSubSupPr>
                <m:ctrlPr>
                  <w:rPr>
                    <w:rFonts w:ascii="Cambria Math" w:eastAsia="Batang" w:hAnsi="Cambria Math"/>
                    <w:i/>
                    <w:iCs/>
                  </w:rPr>
                </m:ctrlPr>
              </m:sSubSupPr>
              <m:e>
                <m:r>
                  <w:rPr>
                    <w:rFonts w:ascii="Cambria Math" w:eastAsia="Batang" w:hAnsi="Cambria Math"/>
                  </w:rPr>
                  <m:t>m</m:t>
                </m:r>
              </m:e>
              <m:sub>
                <m:r>
                  <m:rPr>
                    <m:sty m:val="p"/>
                  </m:rPr>
                  <w:rPr>
                    <w:rFonts w:ascii="Cambria Math" w:eastAsia="Batang" w:hAnsi="Cambria Math"/>
                  </w:rPr>
                  <m:t>overlap</m:t>
                </m:r>
                <m:ctrlPr>
                  <w:rPr>
                    <w:rFonts w:ascii="Cambria Math" w:eastAsia="Batang" w:hAnsi="Cambria Math"/>
                    <w:iCs/>
                  </w:rPr>
                </m:ctrlPr>
              </m:sub>
              <m:sup>
                <m:r>
                  <m:rPr>
                    <m:sty m:val="p"/>
                  </m:rPr>
                  <w:rPr>
                    <w:rFonts w:ascii="Cambria Math" w:eastAsia="Batang" w:hAnsi="Cambria Math"/>
                  </w:rPr>
                  <m:t>hop</m:t>
                </m:r>
              </m:sup>
            </m:sSubSup>
            <m:r>
              <w:rPr>
                <w:rFonts w:ascii="Cambria Math" w:eastAsia="Batang" w:hAnsi="Cambria Math"/>
              </w:rPr>
              <m:t>)</m:t>
            </m:r>
          </m:e>
        </m:d>
      </m:oMath>
    </w:p>
    <w:p w14:paraId="2203C8E1" w14:textId="3CA8EC16" w:rsidR="001D0D43" w:rsidRPr="00A6018F" w:rsidRDefault="001D0D43" w:rsidP="00A6018F">
      <w:pPr>
        <w:pStyle w:val="ListParagraph"/>
        <w:numPr>
          <w:ilvl w:val="1"/>
          <w:numId w:val="114"/>
        </w:numPr>
        <w:overflowPunct/>
        <w:autoSpaceDE/>
        <w:autoSpaceDN/>
        <w:adjustRightInd/>
        <w:spacing w:after="0"/>
        <w:textAlignment w:val="auto"/>
        <w:rPr>
          <w:rFonts w:ascii="Cambria Math" w:eastAsia="DengXian" w:hAnsi="Cambria Math"/>
        </w:rPr>
      </w:pPr>
      <w:r w:rsidRPr="00C73C71">
        <w:rPr>
          <w:rFonts w:ascii="Cambria Math" w:eastAsia="DengXian" w:hAnsi="Cambria Math"/>
        </w:rPr>
        <w:t xml:space="preserve">Note: The reference point for starting PRB of the first hop </w:t>
      </w:r>
      <m:oMath>
        <m:sSubSup>
          <m:sSubSupPr>
            <m:ctrlPr>
              <w:rPr>
                <w:rFonts w:ascii="Cambria Math" w:eastAsia="Batang" w:hAnsi="Cambria Math"/>
                <w:i/>
                <w:iCs/>
              </w:rPr>
            </m:ctrlPr>
          </m:sSubSupPr>
          <m:e>
            <m:r>
              <w:rPr>
                <w:rFonts w:ascii="Cambria Math" w:eastAsia="Batang" w:hAnsi="Cambria Math"/>
              </w:rPr>
              <m:t>n</m:t>
            </m:r>
          </m:e>
          <m:sub>
            <m:r>
              <m:rPr>
                <m:sty m:val="p"/>
              </m:rPr>
              <w:rPr>
                <w:rFonts w:ascii="Cambria Math" w:eastAsia="Batang" w:hAnsi="Cambria Math"/>
              </w:rPr>
              <m:t>FirstHop</m:t>
            </m:r>
            <m:ctrlPr>
              <w:rPr>
                <w:rFonts w:ascii="Cambria Math" w:eastAsia="Batang" w:hAnsi="Cambria Math"/>
                <w:iCs/>
              </w:rPr>
            </m:ctrlPr>
          </m:sub>
          <m:sup>
            <m:r>
              <m:rPr>
                <m:sty m:val="p"/>
              </m:rPr>
              <w:rPr>
                <w:rFonts w:ascii="Cambria Math" w:eastAsia="Batang" w:hAnsi="Cambria Math"/>
              </w:rPr>
              <m:t>RB</m:t>
            </m:r>
            <m:ctrlPr>
              <w:rPr>
                <w:rFonts w:ascii="Cambria Math" w:eastAsia="Batang" w:hAnsi="Cambria Math"/>
                <w:iCs/>
              </w:rPr>
            </m:ctrlPr>
          </m:sup>
        </m:sSubSup>
      </m:oMath>
      <w:r w:rsidRPr="00C73C71">
        <w:rPr>
          <w:rFonts w:ascii="Cambria Math" w:eastAsia="DengXian" w:hAnsi="Cambria Math"/>
          <w:iCs/>
        </w:rPr>
        <w:t xml:space="preserve"> and </w:t>
      </w:r>
      <w:proofErr w:type="spellStart"/>
      <w:r w:rsidRPr="00C73C71">
        <w:rPr>
          <w:rFonts w:ascii="Cambria Math" w:eastAsia="Batang" w:hAnsi="Cambria Math"/>
          <w:lang w:eastAsia="ja-JP"/>
        </w:rPr>
        <w:t>nshift</w:t>
      </w:r>
      <w:proofErr w:type="spellEnd"/>
      <w:r w:rsidRPr="00C73C71">
        <w:rPr>
          <w:rFonts w:ascii="Cambria Math" w:eastAsia="Batang" w:hAnsi="Cambria Math"/>
          <w:lang w:eastAsia="ja-JP"/>
        </w:rPr>
        <w:t xml:space="preserve"> is defined as lowest RB provided by the agreed configuration that may include SCS, CP size and bandwidth (position and size)</w:t>
      </w:r>
    </w:p>
    <w:p w14:paraId="063E22BA" w14:textId="711F297F" w:rsidR="001D0D43" w:rsidRPr="00A6018F" w:rsidRDefault="00F810D7" w:rsidP="00A6018F">
      <w:pPr>
        <w:pStyle w:val="ListParagraph"/>
        <w:numPr>
          <w:ilvl w:val="2"/>
          <w:numId w:val="114"/>
        </w:numPr>
        <w:overflowPunct/>
        <w:autoSpaceDE/>
        <w:autoSpaceDN/>
        <w:adjustRightInd/>
        <w:spacing w:after="0"/>
        <w:textAlignment w:val="auto"/>
        <w:rPr>
          <w:rFonts w:ascii="Cambria Math" w:eastAsia="DengXian" w:hAnsi="Cambria Math"/>
        </w:rPr>
      </w:pPr>
      <m:oMath>
        <m:sSubSup>
          <m:sSubSupPr>
            <m:ctrlPr>
              <w:rPr>
                <w:rFonts w:ascii="Cambria Math" w:eastAsia="DengXian" w:hAnsi="Cambria Math"/>
              </w:rPr>
            </m:ctrlPr>
          </m:sSubSupPr>
          <m:e>
            <m:r>
              <w:rPr>
                <w:rFonts w:ascii="Cambria Math" w:eastAsia="DengXian" w:hAnsi="Cambria Math"/>
              </w:rPr>
              <m:t>n</m:t>
            </m:r>
          </m:e>
          <m:sub>
            <m:r>
              <m:rPr>
                <m:sty m:val="p"/>
              </m:rPr>
              <w:rPr>
                <w:rFonts w:ascii="Cambria Math" w:eastAsia="DengXian" w:hAnsi="Cambria Math"/>
              </w:rPr>
              <m:t>FirstHop</m:t>
            </m:r>
          </m:sub>
          <m:sup>
            <m:r>
              <m:rPr>
                <m:sty m:val="p"/>
              </m:rPr>
              <w:rPr>
                <w:rFonts w:ascii="Cambria Math" w:eastAsia="DengXian" w:hAnsi="Cambria Math"/>
              </w:rPr>
              <m:t>RB</m:t>
            </m:r>
          </m:sup>
        </m:sSubSup>
      </m:oMath>
      <w:r w:rsidR="001D0D43" w:rsidRPr="00A6018F">
        <w:rPr>
          <w:rFonts w:ascii="Cambria Math" w:eastAsia="DengXian" w:hAnsi="Cambria Math"/>
        </w:rPr>
        <w:t xml:space="preserve"> is the starting PRB of the first hop</w:t>
      </w:r>
    </w:p>
    <w:p w14:paraId="32FF18A0" w14:textId="3E972D5B" w:rsidR="001D0D43" w:rsidRPr="00C73C71" w:rsidRDefault="001D0D43" w:rsidP="00A6018F">
      <w:pPr>
        <w:pStyle w:val="ListParagraph"/>
        <w:numPr>
          <w:ilvl w:val="2"/>
          <w:numId w:val="114"/>
        </w:numPr>
        <w:overflowPunct/>
        <w:autoSpaceDE/>
        <w:autoSpaceDN/>
        <w:adjustRightInd/>
        <w:spacing w:after="0"/>
        <w:textAlignment w:val="auto"/>
        <w:rPr>
          <w:rFonts w:ascii="Cambria Math" w:eastAsia="DengXian" w:hAnsi="Cambria Math"/>
        </w:rPr>
      </w:pPr>
      <w:r w:rsidRPr="00A6018F">
        <w:rPr>
          <w:rFonts w:ascii="Cambria Math" w:eastAsia="DengXian" w:hAnsi="Cambria Math"/>
        </w:rPr>
        <w:t xml:space="preserve">In k0, </w:t>
      </w:r>
      <w:proofErr w:type="spellStart"/>
      <w:r w:rsidRPr="00A6018F">
        <w:rPr>
          <w:rFonts w:ascii="Cambria Math" w:eastAsia="DengXian" w:hAnsi="Cambria Math"/>
        </w:rPr>
        <w:t>nshift</w:t>
      </w:r>
      <w:proofErr w:type="spellEnd"/>
      <w:r w:rsidRPr="00A6018F">
        <w:rPr>
          <w:rFonts w:ascii="Cambria Math" w:eastAsia="DengXian" w:hAnsi="Cambria Math"/>
        </w:rPr>
        <w:t xml:space="preserve"> is replaced by </w:t>
      </w:r>
      <m:oMath>
        <m:d>
          <m:dPr>
            <m:ctrlPr>
              <w:rPr>
                <w:rFonts w:ascii="Cambria Math" w:eastAsia="DengXian" w:hAnsi="Cambria Math"/>
              </w:rPr>
            </m:ctrlPr>
          </m:dPr>
          <m:e>
            <m:sSubSup>
              <m:sSubSupPr>
                <m:ctrlPr>
                  <w:rPr>
                    <w:rFonts w:ascii="Cambria Math" w:eastAsia="DengXian" w:hAnsi="Cambria Math"/>
                  </w:rPr>
                </m:ctrlPr>
              </m:sSubSupPr>
              <m:e>
                <m:r>
                  <w:rPr>
                    <w:rFonts w:ascii="Cambria Math" w:eastAsia="DengXian" w:hAnsi="Cambria Math"/>
                  </w:rPr>
                  <m:t>n</m:t>
                </m:r>
              </m:e>
              <m:sub>
                <m:r>
                  <m:rPr>
                    <m:sty m:val="p"/>
                  </m:rPr>
                  <w:rPr>
                    <w:rFonts w:ascii="Cambria Math" w:eastAsia="DengXian" w:hAnsi="Cambria Math"/>
                  </w:rPr>
                  <m:t>FirstHop</m:t>
                </m:r>
              </m:sub>
              <m:sup>
                <m:r>
                  <m:rPr>
                    <m:sty m:val="p"/>
                  </m:rPr>
                  <w:rPr>
                    <w:rFonts w:ascii="Cambria Math" w:eastAsia="DengXian" w:hAnsi="Cambria Math"/>
                  </w:rPr>
                  <m:t>RB</m:t>
                </m:r>
              </m:sup>
            </m:sSubSup>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0</m:t>
                </m:r>
              </m:sub>
            </m:sSub>
            <m:d>
              <m:dPr>
                <m:ctrlPr>
                  <w:rPr>
                    <w:rFonts w:ascii="Cambria Math" w:eastAsia="DengXian" w:hAnsi="Cambria Math"/>
                  </w:rPr>
                </m:ctrlPr>
              </m:dPr>
              <m:e>
                <m:sSubSup>
                  <m:sSubSupPr>
                    <m:ctrlPr>
                      <w:rPr>
                        <w:rFonts w:ascii="Cambria Math" w:eastAsia="DengXian" w:hAnsi="Cambria Math"/>
                      </w:rPr>
                    </m:ctrlPr>
                  </m:sSubSupPr>
                  <m:e>
                    <m:r>
                      <w:rPr>
                        <w:rFonts w:ascii="Cambria Math" w:eastAsia="DengXian" w:hAnsi="Cambria Math"/>
                      </w:rPr>
                      <m:t>m</m:t>
                    </m:r>
                  </m:e>
                  <m:sub>
                    <m:r>
                      <m:rPr>
                        <m:sty m:val="p"/>
                      </m:rPr>
                      <w:rPr>
                        <w:rFonts w:ascii="Cambria Math" w:eastAsia="DengXian" w:hAnsi="Cambria Math"/>
                      </w:rPr>
                      <m:t>hop</m:t>
                    </m:r>
                  </m:sub>
                  <m:sup>
                    <m:r>
                      <m:rPr>
                        <m:sty m:val="p"/>
                      </m:rPr>
                      <w:rPr>
                        <w:rFonts w:ascii="Cambria Math" w:eastAsia="DengXian" w:hAnsi="Cambria Math"/>
                      </w:rPr>
                      <m:t>SRS</m:t>
                    </m:r>
                  </m:sup>
                </m:sSubSup>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m</m:t>
                    </m:r>
                  </m:e>
                  <m:sub>
                    <m:r>
                      <m:rPr>
                        <m:sty m:val="p"/>
                      </m:rPr>
                      <w:rPr>
                        <w:rFonts w:ascii="Cambria Math" w:eastAsia="DengXian" w:hAnsi="Cambria Math"/>
                      </w:rPr>
                      <m:t>overlap</m:t>
                    </m:r>
                  </m:sub>
                  <m:sup>
                    <m:r>
                      <m:rPr>
                        <m:sty m:val="p"/>
                      </m:rPr>
                      <w:rPr>
                        <w:rFonts w:ascii="Cambria Math" w:eastAsia="DengXian" w:hAnsi="Cambria Math"/>
                      </w:rPr>
                      <m:t>hop</m:t>
                    </m:r>
                  </m:sup>
                </m:sSubSup>
              </m:e>
            </m:d>
          </m:e>
        </m:d>
        <m:sSubSup>
          <m:sSubSupPr>
            <m:ctrlPr>
              <w:rPr>
                <w:rFonts w:ascii="Cambria Math" w:eastAsia="DengXian" w:hAnsi="Cambria Math"/>
                <w:strike/>
                <w:color w:val="FF0000"/>
              </w:rPr>
            </m:ctrlPr>
          </m:sSubSupPr>
          <m:e>
            <m:r>
              <w:rPr>
                <w:rFonts w:ascii="Cambria Math" w:eastAsia="DengXian" w:hAnsi="Cambria Math"/>
                <w:strike/>
                <w:color w:val="FF0000"/>
              </w:rPr>
              <m:t>N</m:t>
            </m:r>
          </m:e>
          <m:sub>
            <m:r>
              <m:rPr>
                <m:sty m:val="p"/>
              </m:rPr>
              <w:rPr>
                <w:rFonts w:ascii="Cambria Math" w:eastAsia="DengXian" w:hAnsi="Cambria Math"/>
                <w:strike/>
                <w:color w:val="FF0000"/>
              </w:rPr>
              <m:t>sc</m:t>
            </m:r>
          </m:sub>
          <m:sup>
            <m:r>
              <m:rPr>
                <m:sty m:val="p"/>
              </m:rPr>
              <w:rPr>
                <w:rFonts w:ascii="Cambria Math" w:eastAsia="DengXian" w:hAnsi="Cambria Math"/>
                <w:strike/>
                <w:color w:val="FF0000"/>
              </w:rPr>
              <m:t>RB</m:t>
            </m:r>
          </m:sup>
        </m:sSubSup>
      </m:oMath>
      <w:r w:rsidR="006B4E4F" w:rsidRPr="00A032AA">
        <w:rPr>
          <w:rFonts w:ascii="Cambria Math" w:eastAsia="DengXian" w:hAnsi="Cambria Math"/>
          <w:color w:val="FF0000"/>
        </w:rPr>
        <w:t xml:space="preserve">, where </w:t>
      </w:r>
      <m:oMath>
        <m:sSubSup>
          <m:sSubSupPr>
            <m:ctrlPr>
              <w:rPr>
                <w:rFonts w:ascii="Cambria Math" w:eastAsia="DengXian" w:hAnsi="Cambria Math"/>
                <w:color w:val="FF0000"/>
              </w:rPr>
            </m:ctrlPr>
          </m:sSubSupPr>
          <m:e>
            <m:r>
              <w:rPr>
                <w:rFonts w:ascii="Cambria Math" w:eastAsia="DengXian" w:hAnsi="Cambria Math"/>
                <w:color w:val="FF0000"/>
              </w:rPr>
              <m:t>n</m:t>
            </m:r>
          </m:e>
          <m:sub>
            <m:r>
              <m:rPr>
                <m:sty m:val="p"/>
              </m:rPr>
              <w:rPr>
                <w:rFonts w:ascii="Cambria Math" w:eastAsia="DengXian" w:hAnsi="Cambria Math"/>
                <w:color w:val="FF0000"/>
              </w:rPr>
              <m:t>FirstHop</m:t>
            </m:r>
          </m:sub>
          <m:sup>
            <m:r>
              <m:rPr>
                <m:sty m:val="p"/>
              </m:rPr>
              <w:rPr>
                <w:rFonts w:ascii="Cambria Math" w:eastAsia="DengXian" w:hAnsi="Cambria Math"/>
                <w:color w:val="FF0000"/>
              </w:rPr>
              <m:t>RB</m:t>
            </m:r>
          </m:sup>
        </m:sSubSup>
        <m:r>
          <m:rPr>
            <m:sty m:val="p"/>
          </m:rPr>
          <w:rPr>
            <w:rFonts w:ascii="Cambria Math" w:eastAsia="DengXian" w:hAnsi="Cambria Math"/>
            <w:color w:val="FF0000"/>
          </w:rPr>
          <m:t>≥</m:t>
        </m:r>
        <m:sSub>
          <m:sSubPr>
            <m:ctrlPr>
              <w:rPr>
                <w:rFonts w:ascii="Cambria Math" w:eastAsia="DengXian" w:hAnsi="Cambria Math"/>
                <w:color w:val="FF0000"/>
              </w:rPr>
            </m:ctrlPr>
          </m:sSubPr>
          <m:e>
            <m:r>
              <w:rPr>
                <w:rFonts w:ascii="Cambria Math" w:eastAsia="DengXian" w:hAnsi="Cambria Math"/>
                <w:color w:val="FF0000"/>
              </w:rPr>
              <m:t>n</m:t>
            </m:r>
          </m:e>
          <m:sub>
            <m:r>
              <m:rPr>
                <m:sty m:val="p"/>
              </m:rPr>
              <w:rPr>
                <w:rFonts w:ascii="Cambria Math" w:eastAsia="DengXian" w:hAnsi="Cambria Math"/>
                <w:color w:val="FF0000"/>
              </w:rPr>
              <m:t>0</m:t>
            </m:r>
          </m:sub>
        </m:sSub>
        <m:d>
          <m:dPr>
            <m:ctrlPr>
              <w:rPr>
                <w:rFonts w:ascii="Cambria Math" w:eastAsia="DengXian" w:hAnsi="Cambria Math"/>
                <w:color w:val="FF0000"/>
              </w:rPr>
            </m:ctrlPr>
          </m:dPr>
          <m:e>
            <m:sSubSup>
              <m:sSubSupPr>
                <m:ctrlPr>
                  <w:rPr>
                    <w:rFonts w:ascii="Cambria Math" w:eastAsia="DengXian" w:hAnsi="Cambria Math"/>
                    <w:color w:val="FF0000"/>
                  </w:rPr>
                </m:ctrlPr>
              </m:sSubSupPr>
              <m:e>
                <m:r>
                  <w:rPr>
                    <w:rFonts w:ascii="Cambria Math" w:eastAsia="DengXian" w:hAnsi="Cambria Math"/>
                    <w:color w:val="FF0000"/>
                  </w:rPr>
                  <m:t>m</m:t>
                </m:r>
              </m:e>
              <m:sub>
                <m:r>
                  <m:rPr>
                    <m:sty m:val="p"/>
                  </m:rPr>
                  <w:rPr>
                    <w:rFonts w:ascii="Cambria Math" w:eastAsia="DengXian" w:hAnsi="Cambria Math"/>
                    <w:color w:val="FF0000"/>
                  </w:rPr>
                  <m:t>hop</m:t>
                </m:r>
              </m:sub>
              <m:sup>
                <m:r>
                  <m:rPr>
                    <m:sty m:val="p"/>
                  </m:rPr>
                  <w:rPr>
                    <w:rFonts w:ascii="Cambria Math" w:eastAsia="DengXian" w:hAnsi="Cambria Math"/>
                    <w:color w:val="FF0000"/>
                  </w:rPr>
                  <m:t>SRS</m:t>
                </m:r>
              </m:sup>
            </m:sSubSup>
            <m:r>
              <m:rPr>
                <m:sty m:val="p"/>
              </m:rPr>
              <w:rPr>
                <w:rFonts w:ascii="Cambria Math" w:eastAsia="DengXian" w:hAnsi="Cambria Math"/>
                <w:color w:val="FF0000"/>
              </w:rPr>
              <m:t>-</m:t>
            </m:r>
            <m:sSubSup>
              <m:sSubSupPr>
                <m:ctrlPr>
                  <w:rPr>
                    <w:rFonts w:ascii="Cambria Math" w:eastAsia="DengXian" w:hAnsi="Cambria Math"/>
                    <w:color w:val="FF0000"/>
                  </w:rPr>
                </m:ctrlPr>
              </m:sSubSupPr>
              <m:e>
                <m:r>
                  <w:rPr>
                    <w:rFonts w:ascii="Cambria Math" w:eastAsia="DengXian" w:hAnsi="Cambria Math"/>
                    <w:color w:val="FF0000"/>
                  </w:rPr>
                  <m:t>m</m:t>
                </m:r>
              </m:e>
              <m:sub>
                <m:r>
                  <m:rPr>
                    <m:sty m:val="p"/>
                  </m:rPr>
                  <w:rPr>
                    <w:rFonts w:ascii="Cambria Math" w:eastAsia="DengXian" w:hAnsi="Cambria Math"/>
                    <w:color w:val="FF0000"/>
                  </w:rPr>
                  <m:t>overlap</m:t>
                </m:r>
              </m:sub>
              <m:sup>
                <m:r>
                  <m:rPr>
                    <m:sty m:val="p"/>
                  </m:rPr>
                  <w:rPr>
                    <w:rFonts w:ascii="Cambria Math" w:eastAsia="DengXian" w:hAnsi="Cambria Math"/>
                    <w:color w:val="FF0000"/>
                  </w:rPr>
                  <m:t>hop</m:t>
                </m:r>
              </m:sup>
            </m:sSubSup>
          </m:e>
        </m:d>
      </m:oMath>
    </w:p>
    <w:p w14:paraId="5F3E75FB" w14:textId="77777777" w:rsidR="00010017" w:rsidRDefault="00010017" w:rsidP="00BE3324">
      <w:pPr>
        <w:overflowPunct/>
        <w:autoSpaceDE/>
        <w:autoSpaceDN/>
        <w:adjustRightInd/>
        <w:spacing w:after="0"/>
        <w:textAlignment w:val="auto"/>
      </w:pPr>
    </w:p>
    <w:p w14:paraId="63664EFE" w14:textId="77777777" w:rsidR="00EF62CD" w:rsidRDefault="00EF0C74" w:rsidP="00A032AA">
      <w:pPr>
        <w:rPr>
          <w:lang w:val="en-US"/>
        </w:rPr>
      </w:pPr>
      <w:r>
        <w:t xml:space="preserve"> </w:t>
      </w:r>
      <w:r w:rsidR="00AB7362">
        <w:t>I</w:t>
      </w:r>
      <w:r w:rsidR="008D7E68">
        <w:t xml:space="preserve">n the current TS 38.211, </w:t>
      </w:r>
      <w:r w:rsidR="00D21E30">
        <w:t xml:space="preserve">the </w:t>
      </w:r>
      <w:r w:rsidR="008300B8">
        <w:t xml:space="preserve">new </w:t>
      </w:r>
      <w:r w:rsidR="00D21E30">
        <w:t>offset</w:t>
      </w:r>
      <w:r w:rsidR="008300B8">
        <w:t xml:space="preserve"> for Tx frequency hopping</w:t>
      </w:r>
      <w:r w:rsidR="00AB7362">
        <w:t xml:space="preserve"> denoted by</w:t>
      </w:r>
      <w:r w:rsidR="00D21E30">
        <w:t xml:space="preserve"> </w:t>
      </w:r>
      <m:oMath>
        <m:sSubSup>
          <m:sSubSupPr>
            <m:ctrlPr>
              <w:rPr>
                <w:rFonts w:ascii="Cambria Math" w:hAnsi="Cambria Math"/>
              </w:rPr>
            </m:ctrlPr>
          </m:sSubSupPr>
          <m:e>
            <m:r>
              <w:rPr>
                <w:rFonts w:ascii="Cambria Math" w:hAnsi="Cambria Math"/>
              </w:rPr>
              <m:t>n</m:t>
            </m:r>
          </m:e>
          <m:sub>
            <m:r>
              <m:rPr>
                <m:nor/>
              </m:rPr>
              <m:t>offset2</m:t>
            </m:r>
          </m:sub>
          <m:sup>
            <m:r>
              <m:rPr>
                <m:nor/>
              </m:rPr>
              <m:t>FH</m:t>
            </m:r>
          </m:sup>
        </m:sSubSup>
      </m:oMath>
      <w:r w:rsidR="0096645F">
        <w:t xml:space="preserve"> </w:t>
      </w:r>
      <w:r w:rsidR="00D21E30">
        <w:t xml:space="preserve">is added to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oMath>
      <w:r w:rsidR="00D21E30">
        <w:t xml:space="preserve">such that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lang w:val="sv-SE"/>
              </w:rPr>
            </m:ctrlPr>
          </m:sSubSupPr>
          <m:e>
            <m:r>
              <w:rPr>
                <w:rFonts w:ascii="Cambria Math" w:hAnsi="Cambria Math"/>
              </w:rPr>
              <m:t>n</m:t>
            </m:r>
          </m:e>
          <m:sub>
            <m:r>
              <m:rPr>
                <m:nor/>
              </m:rPr>
              <m:t>offset</m:t>
            </m:r>
          </m:sub>
          <m:sup>
            <m:r>
              <m:rPr>
                <m:nor/>
              </m:rPr>
              <m:t>FH</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m:t>offset</m:t>
            </m:r>
          </m:sub>
          <m:sup>
            <m:r>
              <m:rPr>
                <m:nor/>
              </m:rPr>
              <m:t>RPFS</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m:t>offset2</m:t>
            </m:r>
          </m:sub>
          <m:sup>
            <m:r>
              <m:rPr>
                <m:nor/>
              </m:rPr>
              <m:t>FH</m:t>
            </m:r>
          </m:sup>
        </m:sSubSup>
      </m:oMath>
      <w:r w:rsidR="0096645F">
        <w:t>, where</w:t>
      </w:r>
      <w:r w:rsidR="000976AE">
        <w:t xml:space="preserve"> </w:t>
      </w:r>
      <m:oMath>
        <m:sSubSup>
          <m:sSubSupPr>
            <m:ctrlPr>
              <w:rPr>
                <w:rFonts w:ascii="Cambria Math" w:hAnsi="Cambria Math"/>
              </w:rPr>
            </m:ctrlPr>
          </m:sSubSupPr>
          <m:e>
            <m:r>
              <w:rPr>
                <w:rFonts w:ascii="Cambria Math" w:hAnsi="Cambria Math"/>
              </w:rPr>
              <m:t>n</m:t>
            </m:r>
          </m:e>
          <m:sub>
            <m:r>
              <m:rPr>
                <m:nor/>
              </m:rPr>
              <m:t>offset2</m:t>
            </m:r>
          </m:sub>
          <m:sup>
            <m:r>
              <m:rPr>
                <m:nor/>
              </m:rPr>
              <m:t>FH</m:t>
            </m:r>
          </m:sup>
        </m:sSubSup>
        <m:r>
          <w:rPr>
            <w:rFonts w:ascii="Cambria Math" w:hAnsi="Cambria Math"/>
          </w:rPr>
          <m:t>=</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m:t>
                </m:r>
                <m:sSubSup>
                  <m:sSubSupPr>
                    <m:ctrlPr>
                      <w:rPr>
                        <w:rFonts w:ascii="Cambria Math" w:hAnsi="Cambria Math"/>
                      </w:rPr>
                    </m:ctrlPr>
                  </m:sSubSupPr>
                  <m:e>
                    <m:r>
                      <w:rPr>
                        <w:rFonts w:ascii="Cambria Math" w:hAnsi="Cambria Math"/>
                      </w:rPr>
                      <m:t>n</m:t>
                    </m:r>
                  </m:e>
                  <m:sub>
                    <m:r>
                      <m:rPr>
                        <m:nor/>
                      </m:rPr>
                      <m:t>SRS</m:t>
                    </m:r>
                  </m:sub>
                  <m:sup>
                    <m:r>
                      <m:rPr>
                        <m:sty m:val="p"/>
                      </m:rPr>
                      <w:rPr>
                        <w:rFonts w:ascii="Cambria Math" w:hAnsi="Cambria Math"/>
                      </w:rPr>
                      <m:t>TxHopping</m:t>
                    </m:r>
                  </m:sup>
                </m:sSubSup>
              </m:e>
            </m:d>
            <m:r>
              <w:rPr>
                <w:rFonts w:ascii="Cambria Math" w:hAnsi="Cambria Math"/>
              </w:rPr>
              <m:t xml:space="preserve"> </m:t>
            </m:r>
            <m:r>
              <m:rPr>
                <m:nor/>
              </m:rPr>
              <m:t>mod</m:t>
            </m:r>
            <m:r>
              <w:rPr>
                <w:rFonts w:ascii="Cambria Math" w:hAnsi="Cambria Math"/>
              </w:rPr>
              <m:t xml:space="preserve"> </m:t>
            </m:r>
            <m:sSub>
              <m:sSubPr>
                <m:ctrlPr>
                  <w:rPr>
                    <w:rFonts w:ascii="Cambria Math" w:hAnsi="Cambria Math"/>
                  </w:rPr>
                </m:ctrlPr>
              </m:sSubPr>
              <m:e>
                <m:r>
                  <w:rPr>
                    <w:rFonts w:ascii="Cambria Math" w:hAnsi="Cambria Math"/>
                  </w:rPr>
                  <m:t>N</m:t>
                </m:r>
              </m:e>
              <m:sub>
                <m:r>
                  <m:rPr>
                    <m:nor/>
                  </m:rPr>
                  <m:t>hop</m:t>
                </m:r>
              </m:sub>
            </m:sSub>
            <m:r>
              <w:rPr>
                <w:rFonts w:ascii="Cambria Math" w:hAnsi="Cambria Math"/>
              </w:rPr>
              <m:t>-</m:t>
            </m:r>
            <m:sSub>
              <m:sSubPr>
                <m:ctrlPr>
                  <w:rPr>
                    <w:rFonts w:ascii="Cambria Math" w:hAnsi="Cambria Math"/>
                    <w:lang w:val="en-US"/>
                  </w:rPr>
                </m:ctrlPr>
              </m:sSubPr>
              <m:e>
                <m:r>
                  <w:rPr>
                    <w:rFonts w:ascii="Cambria Math" w:hAnsi="Cambria Math"/>
                  </w:rPr>
                  <m:t>n</m:t>
                </m:r>
              </m:e>
              <m:sub>
                <m:r>
                  <m:rPr>
                    <m:sty m:val="p"/>
                  </m:rPr>
                  <w:rPr>
                    <w:rFonts w:ascii="Cambria Math" w:hAnsi="Cambria Math"/>
                  </w:rPr>
                  <m:t>0</m:t>
                </m:r>
              </m:sub>
            </m:sSub>
          </m:e>
        </m:d>
        <m:d>
          <m:dPr>
            <m:ctrlPr>
              <w:rPr>
                <w:rFonts w:ascii="Cambria Math" w:hAnsi="Cambria Math"/>
              </w:rPr>
            </m:ctrlPr>
          </m:dPr>
          <m:e>
            <m:sSub>
              <m:sSubPr>
                <m:ctrlPr>
                  <w:rPr>
                    <w:rFonts w:ascii="Cambria Math" w:hAnsi="Cambria Math"/>
                    <w:lang w:val="en-US"/>
                  </w:rPr>
                </m:ctrlPr>
              </m:sSubPr>
              <m:e>
                <m:r>
                  <w:rPr>
                    <w:rFonts w:ascii="Cambria Math" w:hAnsi="Cambria Math"/>
                  </w:rPr>
                  <m:t>m</m:t>
                </m:r>
              </m:e>
              <m:sub>
                <m:r>
                  <m:rPr>
                    <m:nor/>
                  </m:rPr>
                  <m:t>SRS</m:t>
                </m:r>
                <m:r>
                  <w:rPr>
                    <w:rFonts w:ascii="Cambria Math" w:hAnsi="Cambria Math"/>
                  </w:rPr>
                  <m:t>,0</m:t>
                </m:r>
              </m:sub>
            </m:sSub>
            <m:r>
              <w:rPr>
                <w:rFonts w:ascii="Cambria Math" w:hAnsi="Cambria Math"/>
              </w:rPr>
              <m:t>-</m:t>
            </m:r>
            <m:sSubSup>
              <m:sSubSupPr>
                <m:ctrlPr>
                  <w:rPr>
                    <w:rFonts w:ascii="Cambria Math" w:hAnsi="Cambria Math"/>
                  </w:rPr>
                </m:ctrlPr>
              </m:sSubSupPr>
              <m:e>
                <m:r>
                  <w:rPr>
                    <w:rFonts w:ascii="Cambria Math" w:hAnsi="Cambria Math"/>
                  </w:rPr>
                  <m:t>m</m:t>
                </m:r>
              </m:e>
              <m:sub>
                <m:r>
                  <m:rPr>
                    <m:nor/>
                  </m:rPr>
                  <m:t>overlap</m:t>
                </m:r>
              </m:sub>
              <m:sup>
                <m:r>
                  <m:rPr>
                    <m:nor/>
                  </m:rPr>
                  <m:t>hop</m:t>
                </m:r>
              </m:sup>
            </m:sSubSup>
          </m:e>
        </m:d>
        <m:sSubSup>
          <m:sSubSupPr>
            <m:ctrlPr>
              <w:rPr>
                <w:rFonts w:ascii="Cambria Math" w:hAnsi="Cambria Math"/>
              </w:rPr>
            </m:ctrlPr>
          </m:sSubSupPr>
          <m:e>
            <m:r>
              <w:rPr>
                <w:rFonts w:ascii="Cambria Math" w:hAnsi="Cambria Math"/>
              </w:rPr>
              <m:t>N</m:t>
            </m:r>
          </m:e>
          <m:sub>
            <m:r>
              <m:rPr>
                <m:nor/>
              </m:rPr>
              <m:t>sc</m:t>
            </m:r>
          </m:sub>
          <m:sup>
            <m:r>
              <m:rPr>
                <m:nor/>
              </m:rPr>
              <m:t>RB</m:t>
            </m:r>
          </m:sup>
        </m:sSubSup>
      </m:oMath>
      <w:r w:rsidR="008A266F">
        <w:t>.</w:t>
      </w:r>
      <w:r w:rsidR="000367D8">
        <w:t xml:space="preserve"> </w:t>
      </w:r>
      <w:r w:rsidR="00E3379D">
        <w:t xml:space="preserve">The equation might have </w:t>
      </w:r>
      <w:r w:rsidR="00AB7362">
        <w:t xml:space="preserve">already </w:t>
      </w:r>
      <w:r w:rsidR="00E3379D">
        <w:t xml:space="preserve">included </w:t>
      </w:r>
      <w:proofErr w:type="spellStart"/>
      <w:r w:rsidR="005837DC">
        <w:t>n_shift</w:t>
      </w:r>
      <w:proofErr w:type="spellEnd"/>
      <w:r w:rsidR="005837DC">
        <w:t xml:space="preserve"> </w:t>
      </w:r>
      <w:r w:rsidR="00BC5F2C">
        <w:t xml:space="preserve">of Alt.2 </w:t>
      </w:r>
      <w:r w:rsidR="005837DC">
        <w:t xml:space="preserve">into the offset, however the </w:t>
      </w:r>
      <w:proofErr w:type="spellStart"/>
      <w:r w:rsidR="005837DC">
        <w:t>n_shift</w:t>
      </w:r>
      <w:proofErr w:type="spellEnd"/>
      <w:r w:rsidR="005837DC">
        <w:t xml:space="preserve"> is still in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oMath>
      <w:r w:rsidR="00C074F3">
        <w:t xml:space="preserve">, </w:t>
      </w:r>
      <w:r w:rsidR="00F7540E">
        <w:t>such that</w:t>
      </w:r>
      <w:r w:rsidR="00C074F3">
        <w:t xml:space="preserve"> </w:t>
      </w: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color w:val="C00000"/>
                <w:lang w:val="sv-SE"/>
              </w:rPr>
            </m:ctrlPr>
          </m:sSubPr>
          <m:e>
            <m:r>
              <w:rPr>
                <w:rFonts w:ascii="Cambria Math" w:hAnsi="Cambria Math"/>
                <w:color w:val="C00000"/>
              </w:rPr>
              <m:t>n</m:t>
            </m:r>
          </m:e>
          <m:sub>
            <m:r>
              <m:rPr>
                <m:nor/>
              </m:rPr>
              <w:rPr>
                <w:rFonts w:ascii="Cambria Math" w:hAnsi="Cambria Math"/>
                <w:color w:val="C00000"/>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m:t>
            </m:r>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r>
              <w:rPr>
                <w:rFonts w:ascii="Cambria Math" w:eastAsia="MS Mincho" w:hAnsi="Cambria Math"/>
                <w:lang w:eastAsia="ja-JP"/>
              </w:rPr>
              <m:t>)</m:t>
            </m:r>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w:r w:rsidR="006220E5">
        <w:rPr>
          <w:lang w:val="en-US"/>
        </w:rPr>
        <w:t>, given by Clause 6.4.1.4.3.</w:t>
      </w:r>
      <w:r w:rsidR="00AD1F22">
        <w:rPr>
          <w:lang w:val="en-US"/>
        </w:rPr>
        <w:t xml:space="preserve"> </w:t>
      </w:r>
    </w:p>
    <w:p w14:paraId="6AA9AFBE" w14:textId="6EA8FAD5" w:rsidR="00475B1E" w:rsidRPr="00A032AA" w:rsidRDefault="008614A9" w:rsidP="00AF1FAC">
      <w:pPr>
        <w:spacing w:after="0"/>
      </w:pPr>
      <w:r>
        <w:t xml:space="preserve">The current specification looks unclear. </w:t>
      </w:r>
      <w:r w:rsidR="00793E92">
        <w:t>RAN1 already agreed to introduce the starting PRB of the first hop</w:t>
      </w:r>
      <w:r w:rsidR="00AD3351">
        <w:t xml:space="preserve">, but </w:t>
      </w:r>
      <m:oMath>
        <m:sSub>
          <m:sSubPr>
            <m:ctrlPr>
              <w:rPr>
                <w:rFonts w:ascii="Cambria Math" w:eastAsia="Batang" w:hAnsi="Cambria Math"/>
                <w:i/>
                <w:iCs/>
                <w:lang w:eastAsia="ja-JP"/>
              </w:rPr>
            </m:ctrlPr>
          </m:sSubPr>
          <m:e>
            <m:r>
              <w:rPr>
                <w:rFonts w:ascii="Cambria Math" w:eastAsia="Batang" w:hAnsi="Cambria Math"/>
                <w:lang w:eastAsia="ja-JP"/>
              </w:rPr>
              <m:t>n</m:t>
            </m:r>
          </m:e>
          <m:sub>
            <m:r>
              <m:rPr>
                <m:sty m:val="p"/>
              </m:rPr>
              <w:rPr>
                <w:rFonts w:ascii="Cambria Math" w:eastAsia="Batang" w:hAnsi="Cambria Math"/>
                <w:lang w:eastAsia="ja-JP"/>
              </w:rPr>
              <m:t>0</m:t>
            </m:r>
          </m:sub>
        </m:sSub>
      </m:oMath>
      <w:r w:rsidR="00AD3351">
        <w:rPr>
          <w:iCs/>
          <w:lang w:eastAsia="ja-JP"/>
        </w:rPr>
        <w:t xml:space="preserve"> </w:t>
      </w:r>
      <w:r w:rsidR="00B54DAA">
        <w:t>does not look like</w:t>
      </w:r>
      <w:r w:rsidR="00AD3351">
        <w:t xml:space="preserve"> </w:t>
      </w:r>
      <w:r w:rsidR="00B54DAA">
        <w:t>depending on the starting PRB index.</w:t>
      </w:r>
      <w:r w:rsidR="00AD3351">
        <w:t xml:space="preserve"> </w:t>
      </w:r>
      <w:r w:rsidR="00B22F73">
        <w:t xml:space="preserve">To make it clear, we </w:t>
      </w:r>
      <w:r w:rsidR="006565FD">
        <w:t>suggest</w:t>
      </w:r>
      <w:r w:rsidR="00B22F73">
        <w:t xml:space="preserve"> </w:t>
      </w:r>
      <w:r w:rsidR="006220E5">
        <w:t>capturing</w:t>
      </w:r>
      <w:r w:rsidR="00B22F73">
        <w:t xml:space="preserve"> the spec based on the </w:t>
      </w:r>
      <w:r w:rsidR="006220E5">
        <w:t>revised WA</w:t>
      </w:r>
      <w:r w:rsidR="00B22F73">
        <w:t>.</w:t>
      </w:r>
      <w:r w:rsidR="00AF1494">
        <w:t xml:space="preserve"> </w:t>
      </w:r>
      <w:r w:rsidR="00DF4F97">
        <w:t xml:space="preserve">Secondly, </w:t>
      </w:r>
      <w:r w:rsidR="00475B1E" w:rsidRPr="00A6018F">
        <w:rPr>
          <w:rFonts w:ascii="Times" w:hAnsi="Times" w:cs="Times"/>
        </w:rPr>
        <w:t xml:space="preserve">the symbol denoting initial hop index </w:t>
      </w:r>
      <m:oMath>
        <m:sSub>
          <m:sSubPr>
            <m:ctrlPr>
              <w:rPr>
                <w:rFonts w:ascii="Cambria Math" w:hAnsi="Cambria Math" w:cs="Times"/>
                <w:lang w:val="en-US"/>
              </w:rPr>
            </m:ctrlPr>
          </m:sSubPr>
          <m:e>
            <m:r>
              <w:rPr>
                <w:rFonts w:ascii="Cambria Math" w:hAnsi="Cambria Math" w:cs="Times"/>
                <w:lang w:val="en-US"/>
              </w:rPr>
              <m:t>n</m:t>
            </m:r>
          </m:e>
          <m:sub>
            <m:r>
              <m:rPr>
                <m:sty m:val="p"/>
              </m:rPr>
              <w:rPr>
                <w:rFonts w:ascii="Cambria Math" w:hAnsi="Cambria Math" w:cs="Times"/>
                <w:lang w:val="en-US"/>
              </w:rPr>
              <m:t>0</m:t>
            </m:r>
          </m:sub>
        </m:sSub>
      </m:oMath>
      <w:r w:rsidR="00475B1E" w:rsidRPr="00A6018F">
        <w:rPr>
          <w:rFonts w:ascii="Times" w:hAnsi="Times" w:cs="Times"/>
          <w:lang w:val="en-US"/>
        </w:rPr>
        <w:t xml:space="preserve"> </w:t>
      </w:r>
      <w:r w:rsidR="00475B1E" w:rsidRPr="00A6018F">
        <w:rPr>
          <w:rFonts w:ascii="Times" w:hAnsi="Times" w:cs="Times"/>
        </w:rPr>
        <w:t xml:space="preserve">is somewhat overlapped with </w:t>
      </w:r>
      <m:oMath>
        <m:sSub>
          <m:sSubPr>
            <m:ctrlPr>
              <w:rPr>
                <w:rFonts w:ascii="Cambria Math" w:hAnsi="Cambria Math" w:cs="Times"/>
                <w:i/>
              </w:rPr>
            </m:ctrlPr>
          </m:sSubPr>
          <m:e>
            <m:r>
              <w:rPr>
                <w:rFonts w:ascii="Cambria Math" w:hAnsi="Cambria Math" w:cs="Times"/>
              </w:rPr>
              <m:t>n</m:t>
            </m:r>
          </m:e>
          <m:sub>
            <m:r>
              <w:rPr>
                <w:rFonts w:ascii="Cambria Math" w:hAnsi="Cambria Math" w:cs="Times"/>
              </w:rPr>
              <m:t>b</m:t>
            </m:r>
          </m:sub>
        </m:sSub>
      </m:oMath>
      <w:r w:rsidR="00475B1E" w:rsidRPr="00A6018F">
        <w:rPr>
          <w:rFonts w:ascii="Times" w:hAnsi="Times" w:cs="Times"/>
        </w:rPr>
        <w:t xml:space="preserve"> in case b = 0. To avoid a confusion, the symbol of initial hop index needs to be changed.</w:t>
      </w:r>
      <w:r w:rsidR="009052B0">
        <w:rPr>
          <w:rFonts w:ascii="Times" w:hAnsi="Times" w:cs="Times"/>
        </w:rPr>
        <w:t xml:space="preserve"> In addition, the current </w:t>
      </w:r>
      <w:proofErr w:type="spellStart"/>
      <w:r w:rsidR="009052B0">
        <w:rPr>
          <w:rFonts w:ascii="Times" w:hAnsi="Times" w:cs="Times"/>
        </w:rPr>
        <w:t>n_offset</w:t>
      </w:r>
      <w:proofErr w:type="spellEnd"/>
      <w:r w:rsidR="009052B0">
        <w:rPr>
          <w:rFonts w:ascii="Times" w:hAnsi="Times" w:cs="Times"/>
        </w:rPr>
        <w:t xml:space="preserve"> equations</w:t>
      </w:r>
      <w:r w:rsidR="00AF1FAC">
        <w:rPr>
          <w:rFonts w:ascii="Times" w:hAnsi="Times" w:cs="Times"/>
        </w:rPr>
        <w:t>,</w:t>
      </w:r>
      <w:r w:rsidR="00AD1F22">
        <w:rPr>
          <w:rFonts w:ascii="Times" w:hAnsi="Times" w:cs="Times"/>
        </w:rPr>
        <w:t xml:space="preserve"> captured below</w:t>
      </w:r>
      <w:r w:rsidR="00AF1FAC">
        <w:rPr>
          <w:rFonts w:ascii="Times" w:hAnsi="Times" w:cs="Times"/>
        </w:rPr>
        <w:t>,</w:t>
      </w:r>
      <w:r w:rsidR="009052B0">
        <w:rPr>
          <w:rFonts w:ascii="Times" w:hAnsi="Times" w:cs="Times"/>
        </w:rPr>
        <w:t xml:space="preserve"> </w:t>
      </w:r>
      <w:r w:rsidR="007664DB">
        <w:rPr>
          <w:rFonts w:ascii="Times" w:hAnsi="Times" w:cs="Times"/>
        </w:rPr>
        <w:t>are confusing</w:t>
      </w:r>
      <w:r w:rsidR="00AF1FAC">
        <w:rPr>
          <w:rFonts w:ascii="Times" w:hAnsi="Times" w:cs="Times"/>
        </w:rPr>
        <w:t xml:space="preserve"> to calculate the offset values of frequency hopping as other parameters are mixed</w:t>
      </w:r>
      <w:r w:rsidR="007664DB">
        <w:rPr>
          <w:rFonts w:ascii="Times" w:hAnsi="Times" w:cs="Times"/>
        </w:rPr>
        <w:t>.</w:t>
      </w:r>
      <w:r w:rsidR="008D7E68">
        <w:rPr>
          <w:rFonts w:ascii="Times" w:hAnsi="Times" w:cs="Times"/>
        </w:rPr>
        <w:t xml:space="preserve"> </w:t>
      </w:r>
    </w:p>
    <w:p w14:paraId="6D95D2F8" w14:textId="77777777" w:rsidR="009052B0" w:rsidRPr="00C73C71" w:rsidRDefault="00F810D7" w:rsidP="009052B0">
      <m:oMathPara>
        <m:oMath>
          <m:sSubSup>
            <m:sSubSupPr>
              <m:ctrlPr>
                <w:rPr>
                  <w:rFonts w:ascii="Cambria Math" w:hAnsi="Cambria Math"/>
                  <w:lang w:val="sv-SE"/>
                </w:rPr>
              </m:ctrlPr>
            </m:sSubSupPr>
            <m:e>
              <m:r>
                <w:rPr>
                  <w:rFonts w:ascii="Cambria Math" w:hAnsi="Cambria Math"/>
                </w:rPr>
                <m:t>n</m:t>
              </m:r>
            </m:e>
            <m:sub>
              <m:r>
                <m:rPr>
                  <m:nor/>
                </m:rPr>
                <m:t>offset</m:t>
              </m:r>
            </m:sub>
            <m:sup>
              <m:r>
                <m:rPr>
                  <m:nor/>
                </m:rPr>
                <m:t>FH</m:t>
              </m:r>
            </m:sup>
          </m:sSubSup>
          <m:r>
            <w:rPr>
              <w:rFonts w:ascii="Cambria Math" w:hAnsi="Cambria Math"/>
            </w:rPr>
            <m:t>=</m:t>
          </m:r>
          <m:nary>
            <m:naryPr>
              <m:chr m:val="∑"/>
              <m:limLoc m:val="undOvr"/>
              <m:ctrlPr>
                <w:rPr>
                  <w:rFonts w:ascii="Cambria Math" w:hAnsi="Cambria Math"/>
                </w:rPr>
              </m:ctrlPr>
            </m:naryPr>
            <m:sub>
              <m:r>
                <w:rPr>
                  <w:rFonts w:ascii="Cambria Math" w:hAnsi="Cambria Math"/>
                </w:rPr>
                <m:t>b=0</m:t>
              </m:r>
            </m:sub>
            <m:sup>
              <m:sSub>
                <m:sSubPr>
                  <m:ctrlPr>
                    <w:rPr>
                      <w:rFonts w:ascii="Cambria Math" w:hAnsi="Cambria Math"/>
                    </w:rPr>
                  </m:ctrlPr>
                </m:sSubPr>
                <m:e>
                  <m:r>
                    <w:rPr>
                      <w:rFonts w:ascii="Cambria Math" w:hAnsi="Cambria Math"/>
                    </w:rPr>
                    <m:t>B</m:t>
                  </m:r>
                </m:e>
                <m:sub>
                  <m:r>
                    <m:rPr>
                      <m:nor/>
                    </m:rPr>
                    <m:t>SRS</m:t>
                  </m:r>
                </m:sub>
              </m:sSub>
            </m:sup>
            <m:e>
              <m:sSub>
                <m:sSubPr>
                  <m:ctrlPr>
                    <w:rPr>
                      <w:rFonts w:ascii="Cambria Math" w:hAnsi="Cambria Math"/>
                      <w:lang w:val="sv-SE"/>
                    </w:rPr>
                  </m:ctrlPr>
                </m:sSubPr>
                <m:e>
                  <m:r>
                    <w:rPr>
                      <w:rFonts w:ascii="Cambria Math" w:hAnsi="Cambria Math"/>
                    </w:rPr>
                    <m:t>m</m:t>
                  </m:r>
                </m:e>
                <m:sub>
                  <m:r>
                    <m:rPr>
                      <m:nor/>
                    </m:rPr>
                    <m:t>SRS</m:t>
                  </m:r>
                  <m:r>
                    <w:rPr>
                      <w:rFonts w:ascii="Cambria Math" w:hAnsi="Cambria Math"/>
                    </w:rPr>
                    <m:t>,b</m:t>
                  </m:r>
                </m:sub>
              </m:sSub>
              <m:sSubSup>
                <m:sSubSupPr>
                  <m:ctrlPr>
                    <w:rPr>
                      <w:rFonts w:ascii="Cambria Math" w:hAnsi="Cambria Math"/>
                      <w:lang w:val="sv-SE"/>
                    </w:rPr>
                  </m:ctrlPr>
                </m:sSubSupPr>
                <m:e>
                  <m:r>
                    <w:rPr>
                      <w:rFonts w:ascii="Cambria Math" w:hAnsi="Cambria Math"/>
                    </w:rPr>
                    <m:t>N</m:t>
                  </m:r>
                </m:e>
                <m:sub>
                  <m:r>
                    <m:rPr>
                      <m:nor/>
                    </m:rPr>
                    <m:t>sc</m:t>
                  </m:r>
                </m:sub>
                <m:sup>
                  <m:r>
                    <m:rPr>
                      <m:nor/>
                    </m:rPr>
                    <m:t>RB</m:t>
                  </m:r>
                </m:sup>
              </m:sSubSup>
              <m:sSub>
                <m:sSubPr>
                  <m:ctrlPr>
                    <w:rPr>
                      <w:rFonts w:ascii="Cambria Math" w:hAnsi="Cambria Math"/>
                    </w:rPr>
                  </m:ctrlPr>
                </m:sSubPr>
                <m:e>
                  <m:r>
                    <w:rPr>
                      <w:rFonts w:ascii="Cambria Math" w:hAnsi="Cambria Math"/>
                    </w:rPr>
                    <m:t>n</m:t>
                  </m:r>
                </m:e>
                <m:sub>
                  <m:r>
                    <w:rPr>
                      <w:rFonts w:ascii="Cambria Math" w:hAnsi="Cambria Math"/>
                    </w:rPr>
                    <m:t>b</m:t>
                  </m:r>
                </m:sub>
              </m:sSub>
            </m:e>
          </m:nary>
          <m:r>
            <m:rPr>
              <m:sty m:val="p"/>
            </m:rPr>
            <w:br/>
          </m:r>
        </m:oMath>
        <m:oMath>
          <m:sSubSup>
            <m:sSubSupPr>
              <m:ctrlPr>
                <w:rPr>
                  <w:rFonts w:ascii="Cambria Math" w:hAnsi="Cambria Math"/>
                </w:rPr>
              </m:ctrlPr>
            </m:sSubSupPr>
            <m:e>
              <m:r>
                <w:rPr>
                  <w:rFonts w:ascii="Cambria Math" w:hAnsi="Cambria Math"/>
                </w:rPr>
                <m:t>n</m:t>
              </m:r>
            </m:e>
            <m:sub>
              <m:r>
                <m:rPr>
                  <m:nor/>
                </m:rPr>
                <m:t>offset</m:t>
              </m:r>
            </m:sub>
            <m:sup>
              <m:r>
                <m:rPr>
                  <m:nor/>
                </m:rPr>
                <m:t>RPFS</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m:t>sc</m:t>
              </m:r>
            </m:sub>
            <m:sup>
              <m:r>
                <m:rPr>
                  <m:nor/>
                </m:rPr>
                <m:t>RB</m:t>
              </m:r>
            </m:sup>
          </m:sSubSup>
          <m:f>
            <m:fPr>
              <m:type m:val="lin"/>
              <m:ctrlPr>
                <w:rPr>
                  <w:rFonts w:ascii="Cambria Math" w:hAnsi="Cambria Math"/>
                  <w:lang w:val="sv-SE"/>
                </w:rPr>
              </m:ctrlPr>
            </m:fPr>
            <m:num>
              <m:sSub>
                <m:sSubPr>
                  <m:ctrlPr>
                    <w:rPr>
                      <w:rFonts w:ascii="Cambria Math" w:hAnsi="Cambria Math"/>
                      <w:lang w:val="sv-SE"/>
                    </w:rPr>
                  </m:ctrlPr>
                </m:sSubPr>
                <m:e>
                  <m:r>
                    <w:rPr>
                      <w:rFonts w:ascii="Cambria Math" w:hAnsi="Cambria Math"/>
                    </w:rPr>
                    <m:t>m</m:t>
                  </m:r>
                </m:e>
                <m:sub>
                  <m:r>
                    <m:rPr>
                      <m:nor/>
                    </m:rPr>
                    <m:t>SRS</m:t>
                  </m:r>
                  <m:r>
                    <w:rPr>
                      <w:rFonts w:ascii="Cambria Math" w:hAnsi="Cambria Math"/>
                    </w:rPr>
                    <m:t>,</m:t>
                  </m:r>
                  <m:sSub>
                    <m:sSubPr>
                      <m:ctrlPr>
                        <w:rPr>
                          <w:rFonts w:ascii="Cambria Math" w:hAnsi="Cambria Math"/>
                          <w:lang w:val="sv-SE"/>
                        </w:rPr>
                      </m:ctrlPr>
                    </m:sSubPr>
                    <m:e>
                      <m:r>
                        <w:rPr>
                          <w:rFonts w:ascii="Cambria Math" w:hAnsi="Cambria Math"/>
                        </w:rPr>
                        <m:t>B</m:t>
                      </m:r>
                    </m:e>
                    <m:sub>
                      <m:r>
                        <m:rPr>
                          <m:nor/>
                        </m:rPr>
                        <m:t>SRS</m:t>
                      </m:r>
                    </m:sub>
                  </m:sSub>
                </m:sub>
              </m:sSub>
              <m:d>
                <m:dPr>
                  <m:ctrlPr>
                    <w:rPr>
                      <w:rFonts w:ascii="Cambria Math" w:hAnsi="Cambria Math"/>
                      <w:lang w:val="sv-SE"/>
                    </w:rPr>
                  </m:ctrlPr>
                </m:dPr>
                <m:e>
                  <m:d>
                    <m:dPr>
                      <m:ctrlPr>
                        <w:rPr>
                          <w:rFonts w:ascii="Cambria Math" w:hAnsi="Cambria Math"/>
                          <w:lang w:val="sv-SE"/>
                        </w:rPr>
                      </m:ctrlPr>
                    </m:dPr>
                    <m:e>
                      <m:sSub>
                        <m:sSubPr>
                          <m:ctrlPr>
                            <w:rPr>
                              <w:rFonts w:ascii="Cambria Math" w:hAnsi="Cambria Math"/>
                              <w:lang w:val="sv-SE"/>
                            </w:rPr>
                          </m:ctrlPr>
                        </m:sSubPr>
                        <m:e>
                          <m:r>
                            <w:rPr>
                              <w:rFonts w:ascii="Cambria Math" w:hAnsi="Cambria Math"/>
                            </w:rPr>
                            <m:t>k</m:t>
                          </m:r>
                        </m:e>
                        <m:sub>
                          <m:r>
                            <m:rPr>
                              <m:nor/>
                            </m:rPr>
                            <m:t>F</m:t>
                          </m:r>
                        </m:sub>
                      </m:sSub>
                      <m:r>
                        <w:rPr>
                          <w:rFonts w:ascii="Cambria Math" w:hAnsi="Cambria Math"/>
                        </w:rPr>
                        <m:t>+</m:t>
                      </m:r>
                      <m:sSub>
                        <m:sSubPr>
                          <m:ctrlPr>
                            <w:rPr>
                              <w:rFonts w:ascii="Cambria Math" w:hAnsi="Cambria Math"/>
                              <w:lang w:val="sv-SE"/>
                            </w:rPr>
                          </m:ctrlPr>
                        </m:sSubPr>
                        <m:e>
                          <m:r>
                            <w:rPr>
                              <w:rFonts w:ascii="Cambria Math" w:hAnsi="Cambria Math"/>
                            </w:rPr>
                            <m:t>k</m:t>
                          </m:r>
                        </m:e>
                        <m:sub>
                          <m:r>
                            <m:rPr>
                              <m:nor/>
                            </m:rPr>
                            <m:t>hop</m:t>
                          </m:r>
                        </m:sub>
                      </m:sSub>
                    </m:e>
                  </m:d>
                  <m:r>
                    <m:rPr>
                      <m:nor/>
                    </m:rPr>
                    <m:t>mod</m:t>
                  </m:r>
                  <m:r>
                    <w:rPr>
                      <w:rFonts w:ascii="Cambria Math" w:hAnsi="Cambria Math"/>
                    </w:rPr>
                    <m:t xml:space="preserve"> </m:t>
                  </m:r>
                  <m:sSub>
                    <m:sSubPr>
                      <m:ctrlPr>
                        <w:rPr>
                          <w:rFonts w:ascii="Cambria Math" w:hAnsi="Cambria Math"/>
                          <w:lang w:val="sv-SE"/>
                        </w:rPr>
                      </m:ctrlPr>
                    </m:sSubPr>
                    <m:e>
                      <m:r>
                        <w:rPr>
                          <w:rFonts w:ascii="Cambria Math" w:hAnsi="Cambria Math"/>
                        </w:rPr>
                        <m:t>P</m:t>
                      </m:r>
                    </m:e>
                    <m:sub>
                      <m:r>
                        <m:rPr>
                          <m:nor/>
                        </m:rPr>
                        <m:t>F</m:t>
                      </m:r>
                    </m:sub>
                  </m:sSub>
                </m:e>
              </m:d>
            </m:num>
            <m:den>
              <m:sSub>
                <m:sSubPr>
                  <m:ctrlPr>
                    <w:rPr>
                      <w:rFonts w:ascii="Cambria Math" w:hAnsi="Cambria Math"/>
                      <w:lang w:val="sv-SE"/>
                    </w:rPr>
                  </m:ctrlPr>
                </m:sSubPr>
                <m:e>
                  <m:r>
                    <w:rPr>
                      <w:rFonts w:ascii="Cambria Math" w:hAnsi="Cambria Math"/>
                    </w:rPr>
                    <m:t>P</m:t>
                  </m:r>
                </m:e>
                <m:sub>
                  <m:r>
                    <m:rPr>
                      <m:nor/>
                    </m:rPr>
                    <m:t>F</m:t>
                  </m:r>
                </m:sub>
              </m:sSub>
            </m:den>
          </m:f>
        </m:oMath>
      </m:oMathPara>
    </w:p>
    <w:p w14:paraId="27CB7918" w14:textId="77777777" w:rsidR="009052B0" w:rsidRPr="00C73C71" w:rsidRDefault="00F810D7" w:rsidP="009052B0">
      <m:oMathPara>
        <m:oMath>
          <m:sSubSup>
            <m:sSubSupPr>
              <m:ctrlPr>
                <w:rPr>
                  <w:rFonts w:ascii="Cambria Math" w:hAnsi="Cambria Math"/>
                </w:rPr>
              </m:ctrlPr>
            </m:sSubSupPr>
            <m:e>
              <m:r>
                <w:rPr>
                  <w:rFonts w:ascii="Cambria Math" w:hAnsi="Cambria Math"/>
                </w:rPr>
                <m:t>n</m:t>
              </m:r>
            </m:e>
            <m:sub>
              <m:r>
                <m:rPr>
                  <m:nor/>
                </m:rPr>
                <m:t>offset2</m:t>
              </m:r>
            </m:sub>
            <m:sup>
              <m:r>
                <m:rPr>
                  <m:nor/>
                </m:rPr>
                <m:t>FH</m:t>
              </m:r>
            </m:sup>
          </m:sSubSup>
          <m:r>
            <w:rPr>
              <w:rFonts w:ascii="Cambria Math" w:hAnsi="Cambria Math"/>
            </w:rPr>
            <m:t>=</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m:t>
                  </m:r>
                  <m:sSubSup>
                    <m:sSubSupPr>
                      <m:ctrlPr>
                        <w:rPr>
                          <w:rFonts w:ascii="Cambria Math" w:hAnsi="Cambria Math"/>
                        </w:rPr>
                      </m:ctrlPr>
                    </m:sSubSupPr>
                    <m:e>
                      <m:r>
                        <w:rPr>
                          <w:rFonts w:ascii="Cambria Math" w:hAnsi="Cambria Math"/>
                        </w:rPr>
                        <m:t>n</m:t>
                      </m:r>
                    </m:e>
                    <m:sub>
                      <m:r>
                        <m:rPr>
                          <m:nor/>
                        </m:rPr>
                        <m:t>SRS</m:t>
                      </m:r>
                    </m:sub>
                    <m:sup>
                      <m:r>
                        <m:rPr>
                          <m:sty m:val="p"/>
                        </m:rPr>
                        <w:rPr>
                          <w:rFonts w:ascii="Cambria Math" w:hAnsi="Cambria Math"/>
                        </w:rPr>
                        <m:t>TxHopping</m:t>
                      </m:r>
                    </m:sup>
                  </m:sSubSup>
                </m:e>
              </m:d>
              <m:r>
                <w:rPr>
                  <w:rFonts w:ascii="Cambria Math" w:hAnsi="Cambria Math"/>
                </w:rPr>
                <m:t xml:space="preserve"> </m:t>
              </m:r>
              <m:r>
                <m:rPr>
                  <m:nor/>
                </m:rPr>
                <m:t>mod</m:t>
              </m:r>
              <m:r>
                <w:rPr>
                  <w:rFonts w:ascii="Cambria Math" w:hAnsi="Cambria Math"/>
                </w:rPr>
                <m:t xml:space="preserve"> </m:t>
              </m:r>
              <m:sSub>
                <m:sSubPr>
                  <m:ctrlPr>
                    <w:rPr>
                      <w:rFonts w:ascii="Cambria Math" w:hAnsi="Cambria Math"/>
                    </w:rPr>
                  </m:ctrlPr>
                </m:sSubPr>
                <m:e>
                  <m:r>
                    <w:rPr>
                      <w:rFonts w:ascii="Cambria Math" w:hAnsi="Cambria Math"/>
                    </w:rPr>
                    <m:t>N</m:t>
                  </m:r>
                </m:e>
                <m:sub>
                  <m:r>
                    <m:rPr>
                      <m:nor/>
                    </m:rPr>
                    <m:t>hop</m:t>
                  </m:r>
                </m:sub>
              </m:sSub>
              <m:r>
                <w:rPr>
                  <w:rFonts w:ascii="Cambria Math" w:hAnsi="Cambria Math"/>
                </w:rPr>
                <m:t>-</m:t>
              </m:r>
              <m:sSub>
                <m:sSubPr>
                  <m:ctrlPr>
                    <w:rPr>
                      <w:rFonts w:ascii="Cambria Math" w:hAnsi="Cambria Math"/>
                      <w:lang w:val="en-US"/>
                    </w:rPr>
                  </m:ctrlPr>
                </m:sSubPr>
                <m:e>
                  <m:r>
                    <w:rPr>
                      <w:rFonts w:ascii="Cambria Math" w:hAnsi="Cambria Math"/>
                    </w:rPr>
                    <m:t>n</m:t>
                  </m:r>
                </m:e>
                <m:sub>
                  <m:r>
                    <m:rPr>
                      <m:sty m:val="p"/>
                    </m:rPr>
                    <w:rPr>
                      <w:rFonts w:ascii="Cambria Math" w:hAnsi="Cambria Math"/>
                    </w:rPr>
                    <m:t>0</m:t>
                  </m:r>
                </m:sub>
              </m:sSub>
            </m:e>
          </m:d>
          <m:d>
            <m:dPr>
              <m:ctrlPr>
                <w:rPr>
                  <w:rFonts w:ascii="Cambria Math" w:hAnsi="Cambria Math"/>
                </w:rPr>
              </m:ctrlPr>
            </m:dPr>
            <m:e>
              <m:sSub>
                <m:sSubPr>
                  <m:ctrlPr>
                    <w:rPr>
                      <w:rFonts w:ascii="Cambria Math" w:hAnsi="Cambria Math"/>
                      <w:lang w:val="en-US"/>
                    </w:rPr>
                  </m:ctrlPr>
                </m:sSubPr>
                <m:e>
                  <m:r>
                    <w:rPr>
                      <w:rFonts w:ascii="Cambria Math" w:hAnsi="Cambria Math"/>
                    </w:rPr>
                    <m:t>m</m:t>
                  </m:r>
                </m:e>
                <m:sub>
                  <m:r>
                    <m:rPr>
                      <m:nor/>
                    </m:rPr>
                    <m:t>SRS</m:t>
                  </m:r>
                  <m:r>
                    <w:rPr>
                      <w:rFonts w:ascii="Cambria Math" w:hAnsi="Cambria Math"/>
                    </w:rPr>
                    <m:t>,0</m:t>
                  </m:r>
                </m:sub>
              </m:sSub>
              <m:r>
                <w:rPr>
                  <w:rFonts w:ascii="Cambria Math" w:hAnsi="Cambria Math"/>
                </w:rPr>
                <m:t>-</m:t>
              </m:r>
              <m:sSubSup>
                <m:sSubSupPr>
                  <m:ctrlPr>
                    <w:rPr>
                      <w:rFonts w:ascii="Cambria Math" w:hAnsi="Cambria Math"/>
                    </w:rPr>
                  </m:ctrlPr>
                </m:sSubSupPr>
                <m:e>
                  <m:r>
                    <w:rPr>
                      <w:rFonts w:ascii="Cambria Math" w:hAnsi="Cambria Math"/>
                    </w:rPr>
                    <m:t>m</m:t>
                  </m:r>
                </m:e>
                <m:sub>
                  <m:r>
                    <m:rPr>
                      <m:nor/>
                    </m:rPr>
                    <m:t>overlap</m:t>
                  </m:r>
                </m:sub>
                <m:sup>
                  <m:r>
                    <m:rPr>
                      <m:nor/>
                    </m:rPr>
                    <m:t>hop</m:t>
                  </m:r>
                </m:sup>
              </m:sSubSup>
            </m:e>
          </m:d>
          <m:sSubSup>
            <m:sSubSupPr>
              <m:ctrlPr>
                <w:rPr>
                  <w:rFonts w:ascii="Cambria Math" w:hAnsi="Cambria Math"/>
                </w:rPr>
              </m:ctrlPr>
            </m:sSubSupPr>
            <m:e>
              <m:r>
                <w:rPr>
                  <w:rFonts w:ascii="Cambria Math" w:hAnsi="Cambria Math"/>
                </w:rPr>
                <m:t>N</m:t>
              </m:r>
            </m:e>
            <m:sub>
              <m:r>
                <m:rPr>
                  <m:nor/>
                </m:rPr>
                <m:t>sc</m:t>
              </m:r>
            </m:sub>
            <m:sup>
              <m:r>
                <m:rPr>
                  <m:nor/>
                </m:rPr>
                <m:t>RB</m:t>
              </m:r>
            </m:sup>
          </m:sSubSup>
        </m:oMath>
      </m:oMathPara>
    </w:p>
    <w:p w14:paraId="71FD48AE" w14:textId="65CF313F" w:rsidR="000976AE" w:rsidRPr="00EF0C74" w:rsidRDefault="0015489C" w:rsidP="00EF0C74">
      <w:pPr>
        <w:overflowPunct/>
        <w:autoSpaceDE/>
        <w:autoSpaceDN/>
        <w:adjustRightInd/>
        <w:spacing w:after="0"/>
        <w:textAlignment w:val="auto"/>
        <w:rPr>
          <w:rFonts w:ascii="Times" w:hAnsi="Times" w:cs="Times"/>
        </w:rPr>
      </w:pPr>
      <w:r>
        <w:rPr>
          <w:rFonts w:ascii="Times" w:hAnsi="Times" w:cs="Times"/>
        </w:rPr>
        <w:t xml:space="preserve">In our understanding, </w:t>
      </w:r>
      <w:r w:rsidR="00A038A0">
        <w:rPr>
          <w:rFonts w:ascii="Times" w:hAnsi="Times" w:cs="Times"/>
        </w:rPr>
        <w:t xml:space="preserve">the frequency offset for the SRS Tx frequency hopping is only dependent on </w:t>
      </w:r>
      <m:oMath>
        <m:sSubSup>
          <m:sSubSupPr>
            <m:ctrlPr>
              <w:rPr>
                <w:rFonts w:ascii="Cambria Math" w:hAnsi="Cambria Math"/>
              </w:rPr>
            </m:ctrlPr>
          </m:sSubSupPr>
          <m:e>
            <m:r>
              <w:rPr>
                <w:rFonts w:ascii="Cambria Math" w:hAnsi="Cambria Math"/>
              </w:rPr>
              <m:t>n</m:t>
            </m:r>
          </m:e>
          <m:sub>
            <m:r>
              <m:rPr>
                <m:nor/>
              </m:rPr>
              <m:t>offset2</m:t>
            </m:r>
          </m:sub>
          <m:sup>
            <m:r>
              <m:rPr>
                <m:nor/>
              </m:rPr>
              <m:t>FH</m:t>
            </m:r>
          </m:sup>
        </m:sSubSup>
        <m:r>
          <w:rPr>
            <w:rFonts w:ascii="Cambria Math"/>
          </w:rPr>
          <m:t>,</m:t>
        </m:r>
      </m:oMath>
      <w:r w:rsidR="00572AD3">
        <w:rPr>
          <w:rFonts w:ascii="Times" w:hAnsi="Times" w:cs="Times"/>
        </w:rPr>
        <w:t xml:space="preserve"> and other offset should be zero such that </w:t>
      </w:r>
      <m:oMath>
        <m:sSubSup>
          <m:sSubSupPr>
            <m:ctrlPr>
              <w:rPr>
                <w:rFonts w:ascii="Cambria Math" w:hAnsi="Cambria Math"/>
                <w:lang w:val="sv-SE"/>
              </w:rPr>
            </m:ctrlPr>
          </m:sSubSupPr>
          <m:e>
            <m:r>
              <w:rPr>
                <w:rFonts w:ascii="Cambria Math" w:hAnsi="Cambria Math"/>
              </w:rPr>
              <m:t>n</m:t>
            </m:r>
          </m:e>
          <m:sub>
            <m:r>
              <m:rPr>
                <m:nor/>
              </m:rPr>
              <m:t>offset</m:t>
            </m:r>
          </m:sub>
          <m:sup>
            <m:r>
              <m:rPr>
                <m:nor/>
              </m:rPr>
              <m:t>FH</m:t>
            </m:r>
          </m:sup>
        </m:sSubSup>
        <m:r>
          <w:rPr>
            <w:rFonts w:ascii="Cambria Math"/>
            <w:lang w:val="sv-SE"/>
          </w:rPr>
          <m:t>=0</m:t>
        </m:r>
      </m:oMath>
      <w:r w:rsidR="00572AD3">
        <w:rPr>
          <w:rFonts w:ascii="Times" w:hAnsi="Times" w:cs="Times"/>
          <w:lang w:val="sv-SE"/>
        </w:rPr>
        <w:t xml:space="preserve"> and</w:t>
      </w:r>
      <w:r w:rsidR="00572AD3">
        <w:rPr>
          <w:rFonts w:ascii="Times" w:hAnsi="Times" w:cs="Times"/>
        </w:rPr>
        <w:t xml:space="preserve"> </w:t>
      </w:r>
      <m:oMath>
        <m:sSubSup>
          <m:sSubSupPr>
            <m:ctrlPr>
              <w:rPr>
                <w:rFonts w:ascii="Cambria Math" w:hAnsi="Cambria Math"/>
              </w:rPr>
            </m:ctrlPr>
          </m:sSubSupPr>
          <m:e>
            <m:r>
              <w:rPr>
                <w:rFonts w:ascii="Cambria Math" w:hAnsi="Cambria Math"/>
              </w:rPr>
              <m:t>n</m:t>
            </m:r>
          </m:e>
          <m:sub>
            <m:r>
              <m:rPr>
                <m:nor/>
              </m:rPr>
              <m:t>offset</m:t>
            </m:r>
          </m:sub>
          <m:sup>
            <m:r>
              <m:rPr>
                <m:nor/>
              </m:rPr>
              <m:t>RPFS</m:t>
            </m:r>
          </m:sup>
        </m:sSubSup>
      </m:oMath>
      <w:r w:rsidR="00572AD3">
        <w:rPr>
          <w:rFonts w:ascii="Times" w:hAnsi="Times" w:cs="Times"/>
        </w:rPr>
        <w:t>=0.</w:t>
      </w:r>
      <w:r w:rsidR="0094604D">
        <w:rPr>
          <w:rFonts w:ascii="Times" w:hAnsi="Times" w:cs="Times"/>
        </w:rPr>
        <w:t xml:space="preserve"> </w:t>
      </w:r>
      <w:r w:rsidR="0028467C">
        <w:rPr>
          <w:rFonts w:ascii="Times" w:hAnsi="Times" w:cs="Times"/>
        </w:rPr>
        <w:t>In addition</w:t>
      </w:r>
      <w:r w:rsidR="0028467C" w:rsidRPr="00A6018F">
        <w:rPr>
          <w:rFonts w:ascii="Times" w:hAnsi="Times" w:cs="Times"/>
        </w:rPr>
        <w:t xml:space="preserve">, the symbol denoting initial hop index </w:t>
      </w:r>
      <m:oMath>
        <m:sSub>
          <m:sSubPr>
            <m:ctrlPr>
              <w:rPr>
                <w:rFonts w:ascii="Cambria Math" w:hAnsi="Cambria Math" w:cs="Times"/>
                <w:lang w:val="en-US"/>
              </w:rPr>
            </m:ctrlPr>
          </m:sSubPr>
          <m:e>
            <m:r>
              <w:rPr>
                <w:rFonts w:ascii="Cambria Math" w:hAnsi="Cambria Math" w:cs="Times"/>
                <w:lang w:val="en-US"/>
              </w:rPr>
              <m:t>n</m:t>
            </m:r>
          </m:e>
          <m:sub>
            <m:r>
              <m:rPr>
                <m:sty m:val="p"/>
              </m:rPr>
              <w:rPr>
                <w:rFonts w:ascii="Cambria Math" w:hAnsi="Cambria Math" w:cs="Times"/>
                <w:lang w:val="en-US"/>
              </w:rPr>
              <m:t>0</m:t>
            </m:r>
          </m:sub>
        </m:sSub>
      </m:oMath>
      <w:r w:rsidR="0028467C" w:rsidRPr="00A6018F">
        <w:rPr>
          <w:rFonts w:ascii="Times" w:hAnsi="Times" w:cs="Times"/>
          <w:lang w:val="en-US"/>
        </w:rPr>
        <w:t xml:space="preserve"> </w:t>
      </w:r>
      <w:r w:rsidR="0028467C" w:rsidRPr="00A6018F">
        <w:rPr>
          <w:rFonts w:ascii="Times" w:hAnsi="Times" w:cs="Times"/>
        </w:rPr>
        <w:t xml:space="preserve">is somewhat overlapped with </w:t>
      </w:r>
      <m:oMath>
        <m:sSub>
          <m:sSubPr>
            <m:ctrlPr>
              <w:rPr>
                <w:rFonts w:ascii="Cambria Math" w:hAnsi="Cambria Math" w:cs="Times"/>
                <w:i/>
              </w:rPr>
            </m:ctrlPr>
          </m:sSubPr>
          <m:e>
            <m:r>
              <w:rPr>
                <w:rFonts w:ascii="Cambria Math" w:hAnsi="Cambria Math" w:cs="Times"/>
              </w:rPr>
              <m:t>n</m:t>
            </m:r>
          </m:e>
          <m:sub>
            <m:r>
              <w:rPr>
                <w:rFonts w:ascii="Cambria Math" w:hAnsi="Cambria Math" w:cs="Times"/>
              </w:rPr>
              <m:t>b</m:t>
            </m:r>
          </m:sub>
        </m:sSub>
      </m:oMath>
      <w:r w:rsidR="0028467C" w:rsidRPr="00A6018F">
        <w:rPr>
          <w:rFonts w:ascii="Times" w:hAnsi="Times" w:cs="Times"/>
        </w:rPr>
        <w:t xml:space="preserve"> in case b = 0. To avoid a confusion, the symbol of initial hop index needs to be changed.</w:t>
      </w:r>
      <w:r w:rsidR="0028467C">
        <w:rPr>
          <w:rFonts w:ascii="Times" w:hAnsi="Times" w:cs="Times"/>
        </w:rPr>
        <w:t xml:space="preserve"> For these reasons, we have the following proposal.</w:t>
      </w:r>
    </w:p>
    <w:p w14:paraId="3AA18381" w14:textId="77777777" w:rsidR="00EF0C74" w:rsidRDefault="00EF0C74" w:rsidP="00AF1494">
      <w:pPr>
        <w:overflowPunct/>
        <w:autoSpaceDE/>
        <w:autoSpaceDN/>
        <w:adjustRightInd/>
        <w:spacing w:after="0"/>
        <w:textAlignment w:val="auto"/>
        <w:rPr>
          <w:rFonts w:ascii="Times" w:eastAsia="Batang" w:hAnsi="Times" w:cs="Times"/>
          <w:b/>
          <w:bCs/>
          <w:lang w:eastAsia="ja-JP"/>
        </w:rPr>
      </w:pPr>
    </w:p>
    <w:p w14:paraId="18193B09" w14:textId="10CC4477" w:rsidR="00D72AE3" w:rsidRPr="00EF0C74" w:rsidRDefault="00AF1494" w:rsidP="00EF0C74">
      <w:pPr>
        <w:overflowPunct/>
        <w:autoSpaceDE/>
        <w:autoSpaceDN/>
        <w:adjustRightInd/>
        <w:textAlignment w:val="auto"/>
        <w:rPr>
          <w:rFonts w:ascii="Times" w:eastAsia="Batang" w:hAnsi="Times" w:cs="Times"/>
          <w:lang w:eastAsia="ja-JP"/>
        </w:rPr>
      </w:pPr>
      <w:r w:rsidRPr="00452C05">
        <w:rPr>
          <w:rFonts w:ascii="Times" w:eastAsia="Batang" w:hAnsi="Times" w:cs="Times"/>
          <w:b/>
          <w:bCs/>
          <w:lang w:eastAsia="ja-JP"/>
        </w:rPr>
        <w:t xml:space="preserve">Proposal </w:t>
      </w:r>
      <w:r w:rsidR="0073026F">
        <w:rPr>
          <w:rFonts w:ascii="Times" w:eastAsia="Batang" w:hAnsi="Times" w:cs="Times"/>
          <w:b/>
          <w:bCs/>
          <w:lang w:eastAsia="ja-JP"/>
        </w:rPr>
        <w:t>6</w:t>
      </w:r>
      <w:r w:rsidRPr="00452C05">
        <w:rPr>
          <w:rFonts w:ascii="Times" w:eastAsia="Batang" w:hAnsi="Times" w:cs="Times"/>
          <w:b/>
          <w:bCs/>
          <w:lang w:eastAsia="ja-JP"/>
        </w:rPr>
        <w:t xml:space="preserve">: </w:t>
      </w:r>
      <w:r w:rsidRPr="00A6018F">
        <w:rPr>
          <w:rFonts w:ascii="Times" w:eastAsia="Batang" w:hAnsi="Times" w:cs="Times"/>
          <w:lang w:eastAsia="ja-JP"/>
        </w:rPr>
        <w:t xml:space="preserve">RAN1 supports </w:t>
      </w:r>
      <w:r w:rsidR="00057249">
        <w:rPr>
          <w:rFonts w:ascii="Times" w:eastAsia="Batang" w:hAnsi="Times" w:cs="Times"/>
          <w:lang w:eastAsia="ja-JP"/>
        </w:rPr>
        <w:t xml:space="preserve">the following </w:t>
      </w:r>
      <w:r w:rsidR="00D72AE3">
        <w:rPr>
          <w:rFonts w:ascii="Times" w:eastAsia="Batang" w:hAnsi="Times" w:cs="Times"/>
          <w:lang w:eastAsia="ja-JP"/>
        </w:rPr>
        <w:t xml:space="preserve">description </w:t>
      </w:r>
      <w:r w:rsidR="00977CE3">
        <w:rPr>
          <w:rFonts w:ascii="Times" w:eastAsia="Batang" w:hAnsi="Times" w:cs="Times"/>
          <w:lang w:eastAsia="ja-JP"/>
        </w:rPr>
        <w:t>to describe the details of the frequency-domain resource mapping</w:t>
      </w:r>
      <w:r w:rsidR="00AF3F9E">
        <w:rPr>
          <w:rFonts w:ascii="Times" w:eastAsia="Batang" w:hAnsi="Times" w:cs="Times"/>
          <w:lang w:eastAsia="ja-JP"/>
        </w:rPr>
        <w:t xml:space="preserve"> of SRS Tx hopping.</w:t>
      </w:r>
    </w:p>
    <w:tbl>
      <w:tblPr>
        <w:tblStyle w:val="TableGrid"/>
        <w:tblW w:w="0" w:type="auto"/>
        <w:tblLook w:val="04A0" w:firstRow="1" w:lastRow="0" w:firstColumn="1" w:lastColumn="0" w:noHBand="0" w:noVBand="1"/>
      </w:tblPr>
      <w:tblGrid>
        <w:gridCol w:w="9962"/>
      </w:tblGrid>
      <w:tr w:rsidR="00DB2FB8" w14:paraId="603B6C6D" w14:textId="77777777" w:rsidTr="00DB2FB8">
        <w:tc>
          <w:tcPr>
            <w:tcW w:w="9962" w:type="dxa"/>
          </w:tcPr>
          <w:p w14:paraId="65EC11CB" w14:textId="77777777" w:rsidR="00DB2FB8" w:rsidRDefault="00DB2FB8" w:rsidP="001326F0">
            <w:pPr>
              <w:spacing w:after="0"/>
            </w:pPr>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2C737A4E" w14:textId="77777777" w:rsidR="00DB2FB8" w:rsidRDefault="00F810D7" w:rsidP="005D127C">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6527C8D7" w14:textId="77777777" w:rsidR="00DB2FB8" w:rsidRPr="00A032AA" w:rsidRDefault="00DB2FB8" w:rsidP="005D127C">
            <w:pPr>
              <w:rPr>
                <w:color w:val="FF0000"/>
              </w:rPr>
            </w:pPr>
            <w:r w:rsidRPr="00A032AA">
              <w:rPr>
                <w:color w:val="FF0000"/>
              </w:rPr>
              <w:t xml:space="preserve">If the higher layer parameter </w:t>
            </w:r>
            <w:proofErr w:type="spellStart"/>
            <w:r w:rsidRPr="00A032AA">
              <w:rPr>
                <w:rFonts w:eastAsia="Malgun Gothic"/>
                <w:i/>
                <w:iCs/>
                <w:color w:val="FF0000"/>
              </w:rPr>
              <w:t>SRShoppingNrofHops</w:t>
            </w:r>
            <w:proofErr w:type="spellEnd"/>
            <w:r w:rsidRPr="00A032AA">
              <w:rPr>
                <w:color w:val="FF0000"/>
              </w:rPr>
              <w:t xml:space="preserve"> is configured,</w:t>
            </w:r>
          </w:p>
          <w:p w14:paraId="4250DD63" w14:textId="3EC7EE75" w:rsidR="00DB2FB8" w:rsidRPr="00A032AA" w:rsidRDefault="00F810D7" w:rsidP="001326F0">
            <w:pPr>
              <w:pStyle w:val="B1"/>
              <w:spacing w:after="0"/>
              <w:rPr>
                <w:color w:val="FF0000"/>
              </w:rPr>
            </w:pPr>
            <m:oMathPara>
              <m:oMath>
                <m:sSubSup>
                  <m:sSubSupPr>
                    <m:ctrlPr>
                      <w:rPr>
                        <w:rFonts w:ascii="Cambria Math" w:hAnsi="Cambria Math"/>
                        <w:color w:val="FF0000"/>
                      </w:rPr>
                    </m:ctrlPr>
                  </m:sSubSupPr>
                  <m:e>
                    <m:acc>
                      <m:accPr>
                        <m:chr m:val="̅"/>
                        <m:ctrlPr>
                          <w:rPr>
                            <w:rFonts w:ascii="Cambria Math" w:hAnsi="Cambria Math"/>
                            <w:color w:val="FF0000"/>
                          </w:rPr>
                        </m:ctrlPr>
                      </m:accPr>
                      <m:e>
                        <m:r>
                          <w:rPr>
                            <w:rFonts w:ascii="Cambria Math" w:hAnsi="Cambria Math"/>
                            <w:color w:val="FF0000"/>
                          </w:rPr>
                          <m:t>k</m:t>
                        </m:r>
                      </m:e>
                    </m:acc>
                  </m:e>
                  <m:sub>
                    <m:r>
                      <m:rPr>
                        <m:sty m:val="p"/>
                      </m:rPr>
                      <w:rPr>
                        <w:rFonts w:ascii="Cambria Math" w:hAnsi="Cambria Math"/>
                        <w:color w:val="FF0000"/>
                      </w:rPr>
                      <m:t>0</m:t>
                    </m:r>
                  </m:sub>
                  <m:sup>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m:t>
                        </m:r>
                      </m:sub>
                    </m:sSub>
                    <m:r>
                      <m:rPr>
                        <m:sty m:val="p"/>
                      </m:rPr>
                      <w:rPr>
                        <w:rFonts w:ascii="Cambria Math" w:hAnsi="Cambria Math"/>
                        <w:color w:val="FF0000"/>
                      </w:rPr>
                      <m:t>)</m:t>
                    </m:r>
                  </m:sup>
                </m:sSubSup>
                <m:r>
                  <m:rPr>
                    <m:sty m:val="p"/>
                  </m:rPr>
                  <w:rPr>
                    <w:rFonts w:ascii="Cambria Math" w:hAnsi="Cambria Math"/>
                    <w:color w:val="FF0000"/>
                  </w:rPr>
                  <m:t>=</m:t>
                </m:r>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n</m:t>
                        </m:r>
                      </m:e>
                      <m:sub>
                        <m:r>
                          <m:rPr>
                            <m:nor/>
                          </m:rPr>
                          <w:rPr>
                            <w:color w:val="FF0000"/>
                          </w:rPr>
                          <m:t>FirstHop</m:t>
                        </m:r>
                      </m:sub>
                      <m:sup>
                        <m:r>
                          <m:rPr>
                            <m:nor/>
                          </m:rPr>
                          <w:rPr>
                            <w:color w:val="FF0000"/>
                          </w:rPr>
                          <m:t>RB</m:t>
                        </m:r>
                      </m:sup>
                    </m:sSubSup>
                    <m:r>
                      <m:rPr>
                        <m:sty m:val="p"/>
                      </m:rP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ctrlPr>
                          <w:rPr>
                            <w:rFonts w:ascii="Cambria Math" w:hAnsi="Cambria Math"/>
                            <w:color w:val="FF0000"/>
                          </w:rPr>
                        </m:ctrlPr>
                      </m:e>
                      <m:sub>
                        <m:r>
                          <m:rPr>
                            <m:sty m:val="p"/>
                          </m:rPr>
                          <w:rPr>
                            <w:rFonts w:ascii="Cambria Math" w:hAnsi="Cambria Math"/>
                            <w:color w:val="FF0000"/>
                          </w:rPr>
                          <m:t>0</m:t>
                        </m:r>
                        <m:ctrlPr>
                          <w:rPr>
                            <w:rFonts w:ascii="Cambria Math" w:hAnsi="Cambria Math"/>
                            <w:color w:val="FF0000"/>
                          </w:rPr>
                        </m:ctrlPr>
                      </m:sub>
                      <m:sup>
                        <m:r>
                          <w:rPr>
                            <w:rFonts w:ascii="Cambria Math" w:hAnsi="Cambria Math"/>
                            <w:color w:val="FF0000"/>
                          </w:rPr>
                          <m:t>idx</m:t>
                        </m:r>
                      </m:sup>
                    </m:sSubSup>
                    <m:d>
                      <m:dPr>
                        <m:ctrlPr>
                          <w:rPr>
                            <w:rFonts w:ascii="Cambria Math" w:hAnsi="Cambria Math"/>
                            <w:color w:val="FF0000"/>
                          </w:rPr>
                        </m:ctrlPr>
                      </m:dPr>
                      <m:e>
                        <m:sSub>
                          <m:sSubPr>
                            <m:ctrlPr>
                              <w:rPr>
                                <w:rFonts w:ascii="Cambria Math" w:hAnsi="Cambria Math"/>
                                <w:i/>
                                <w:color w:val="FF0000"/>
                              </w:rPr>
                            </m:ctrlPr>
                          </m:sSubPr>
                          <m:e>
                            <m:r>
                              <w:rPr>
                                <w:rFonts w:ascii="Cambria Math" w:hAnsi="Cambria Math"/>
                                <w:color w:val="FF0000"/>
                              </w:rPr>
                              <m:t>m</m:t>
                            </m:r>
                          </m:e>
                          <m:sub>
                            <m:r>
                              <m:rPr>
                                <m:nor/>
                              </m:rPr>
                              <w:rPr>
                                <w:color w:val="FF0000"/>
                              </w:rPr>
                              <m:t>SRS</m:t>
                            </m:r>
                            <m:r>
                              <w:rPr>
                                <w:rFonts w:ascii="Cambria Math" w:hAnsi="Cambria Math"/>
                                <w:color w:val="FF0000"/>
                              </w:rPr>
                              <m:t>,0</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m</m:t>
                            </m:r>
                          </m:e>
                          <m:sub>
                            <m:r>
                              <m:rPr>
                                <m:nor/>
                              </m:rPr>
                              <w:rPr>
                                <w:color w:val="FF0000"/>
                              </w:rPr>
                              <m:t>overlap</m:t>
                            </m:r>
                          </m:sub>
                          <m:sup>
                            <m:r>
                              <m:rPr>
                                <m:nor/>
                              </m:rPr>
                              <w:rPr>
                                <w:color w:val="FF0000"/>
                              </w:rPr>
                              <m:t>hop</m:t>
                            </m:r>
                          </m:sup>
                        </m:sSubSup>
                      </m:e>
                    </m:d>
                  </m:e>
                </m:d>
                <m:sSubSup>
                  <m:sSubSupPr>
                    <m:ctrlPr>
                      <w:rPr>
                        <w:rFonts w:ascii="Cambria Math" w:hAnsi="Cambria Math"/>
                        <w:color w:val="FF0000"/>
                      </w:rPr>
                    </m:ctrlPr>
                  </m:sSubSupPr>
                  <m:e>
                    <m:r>
                      <w:rPr>
                        <w:rFonts w:ascii="Cambria Math" w:hAnsi="Cambria Math"/>
                        <w:color w:val="FF0000"/>
                      </w:rPr>
                      <m:t>N</m:t>
                    </m:r>
                  </m:e>
                  <m:sub>
                    <m:r>
                      <m:rPr>
                        <m:nor/>
                      </m:rPr>
                      <w:rPr>
                        <w:color w:val="FF0000"/>
                      </w:rPr>
                      <m:t>sc</m:t>
                    </m:r>
                  </m:sub>
                  <m:sup>
                    <m:r>
                      <m:rPr>
                        <m:nor/>
                      </m:rPr>
                      <w:rPr>
                        <w:color w:val="FF0000"/>
                      </w:rPr>
                      <m:t>RB</m:t>
                    </m:r>
                  </m:sup>
                </m:sSubSup>
                <m:r>
                  <m:rPr>
                    <m:sty m:val="p"/>
                  </m:rPr>
                  <w:rPr>
                    <w:rFonts w:ascii="Cambria Math" w:hAnsi="Cambria Math"/>
                    <w:color w:val="FF0000"/>
                  </w:rPr>
                  <m:t>+</m:t>
                </m:r>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k</m:t>
                        </m:r>
                      </m:e>
                      <m:sub>
                        <m:r>
                          <m:rPr>
                            <m:nor/>
                          </m:rPr>
                          <w:rPr>
                            <w:color w:val="FF0000"/>
                          </w:rPr>
                          <m:t>TC</m:t>
                        </m:r>
                      </m:sub>
                      <m:sup>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m:t>
                            </m:r>
                          </m:sub>
                        </m:sSub>
                        <m:r>
                          <m:rPr>
                            <m:sty m:val="p"/>
                          </m:rPr>
                          <w:rPr>
                            <w:rFonts w:ascii="Cambria Math" w:hAnsi="Cambria Math"/>
                            <w:color w:val="FF0000"/>
                          </w:rPr>
                          <m:t>)</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k</m:t>
                        </m:r>
                      </m:e>
                      <m:sub>
                        <m:r>
                          <m:rPr>
                            <m:nor/>
                          </m:rPr>
                          <w:rPr>
                            <w:color w:val="FF0000"/>
                          </w:rPr>
                          <m:t>offset</m:t>
                        </m:r>
                      </m:sub>
                      <m:sup>
                        <m:sSup>
                          <m:sSupPr>
                            <m:ctrlPr>
                              <w:rPr>
                                <w:rFonts w:ascii="Cambria Math" w:hAnsi="Cambria Math"/>
                                <w:color w:val="FF0000"/>
                              </w:rPr>
                            </m:ctrlPr>
                          </m:sSupPr>
                          <m:e>
                            <m:r>
                              <w:rPr>
                                <w:rFonts w:ascii="Cambria Math" w:hAnsi="Cambria Math"/>
                                <w:color w:val="FF0000"/>
                              </w:rPr>
                              <m:t>l</m:t>
                            </m:r>
                          </m:e>
                          <m:sup>
                            <m:r>
                              <m:rPr>
                                <m:sty m:val="p"/>
                              </m:rPr>
                              <w:rPr>
                                <w:rFonts w:ascii="Cambria Math" w:hAnsi="Cambria Math"/>
                                <w:color w:val="FF0000"/>
                              </w:rPr>
                              <m:t>'</m:t>
                            </m:r>
                          </m:sup>
                        </m:sSup>
                      </m:sup>
                    </m:sSubSup>
                  </m:e>
                </m:d>
                <m:r>
                  <m:rPr>
                    <m:sty m:val="p"/>
                  </m:rPr>
                  <w:rPr>
                    <w:rFonts w:ascii="Cambria Math" w:hAnsi="Cambria Math"/>
                    <w:color w:val="FF0000"/>
                  </w:rPr>
                  <m:t>,</m:t>
                </m:r>
              </m:oMath>
            </m:oMathPara>
          </w:p>
          <w:p w14:paraId="3349ED6A" w14:textId="6AD8CBB7" w:rsidR="00DB2FB8" w:rsidRPr="00A032AA" w:rsidRDefault="00F810D7" w:rsidP="001326F0">
            <w:pPr>
              <w:spacing w:after="0"/>
              <w:jc w:val="center"/>
              <w:rPr>
                <w:rFonts w:eastAsia="MS Mincho"/>
                <w:i/>
                <w:color w:val="FF0000"/>
              </w:rPr>
            </w:pPr>
            <m:oMath>
              <m:sSubSup>
                <m:sSubSupPr>
                  <m:ctrlPr>
                    <w:rPr>
                      <w:rFonts w:ascii="Cambria Math" w:eastAsia="MS Mincho" w:hAnsi="Cambria Math"/>
                      <w:i/>
                      <w:color w:val="FF0000"/>
                    </w:rPr>
                  </m:ctrlPr>
                </m:sSubSupPr>
                <m:e>
                  <m:r>
                    <w:rPr>
                      <w:rFonts w:ascii="Cambria Math" w:eastAsia="MS Mincho" w:hAnsi="Cambria Math"/>
                      <w:color w:val="FF0000"/>
                    </w:rPr>
                    <m:t>n</m:t>
                  </m:r>
                </m:e>
                <m:sub>
                  <m:r>
                    <m:rPr>
                      <m:nor/>
                    </m:rPr>
                    <w:rPr>
                      <w:rFonts w:eastAsia="MS Mincho"/>
                      <w:color w:val="FF0000"/>
                    </w:rPr>
                    <m:t>offset2</m:t>
                  </m:r>
                </m:sub>
                <m:sup>
                  <m:r>
                    <m:rPr>
                      <m:nor/>
                    </m:rPr>
                    <w:rPr>
                      <w:rFonts w:eastAsia="MS Mincho"/>
                      <w:color w:val="FF0000"/>
                    </w:rPr>
                    <m:t>FH</m:t>
                  </m:r>
                </m:sup>
              </m:sSubSup>
              <m:r>
                <w:rPr>
                  <w:rFonts w:ascii="Cambria Math" w:eastAsia="MS Mincho" w:hAnsi="Cambria Math"/>
                  <w:color w:val="FF0000"/>
                </w:rPr>
                <m:t>=</m:t>
              </m:r>
              <m:d>
                <m:dPr>
                  <m:ctrlPr>
                    <w:rPr>
                      <w:rFonts w:ascii="Cambria Math" w:eastAsia="MS Mincho" w:hAnsi="Cambria Math"/>
                      <w:i/>
                      <w:color w:val="FF0000"/>
                    </w:rPr>
                  </m:ctrlPr>
                </m:dPr>
                <m:e>
                  <m:d>
                    <m:dPr>
                      <m:ctrlPr>
                        <w:rPr>
                          <w:rFonts w:ascii="Cambria Math" w:eastAsia="MS Mincho" w:hAnsi="Cambria Math"/>
                          <w:i/>
                          <w:color w:val="FF0000"/>
                        </w:rPr>
                      </m:ctrlPr>
                    </m:dPr>
                    <m:e>
                      <m:sSubSup>
                        <m:sSubSupPr>
                          <m:ctrlPr>
                            <w:rPr>
                              <w:rFonts w:ascii="Cambria Math" w:eastAsia="MS Mincho" w:hAnsi="Cambria Math"/>
                              <w:i/>
                              <w:color w:val="FF0000"/>
                            </w:rPr>
                          </m:ctrlPr>
                        </m:sSubSupPr>
                        <m:e>
                          <m:r>
                            <w:rPr>
                              <w:rFonts w:ascii="Cambria Math" w:eastAsia="MS Mincho" w:hAnsi="Cambria Math"/>
                              <w:color w:val="FF0000"/>
                            </w:rPr>
                            <m:t>n</m:t>
                          </m:r>
                        </m:e>
                        <m:sub>
                          <m:r>
                            <w:rPr>
                              <w:rFonts w:ascii="Cambria Math" w:eastAsia="MS Mincho" w:hAnsi="Cambria Math"/>
                              <w:color w:val="FF0000"/>
                            </w:rPr>
                            <m:t>0</m:t>
                          </m:r>
                        </m:sub>
                        <m:sup>
                          <m:r>
                            <w:rPr>
                              <w:rFonts w:ascii="Cambria Math" w:eastAsia="MS Mincho" w:hAnsi="Cambria Math"/>
                              <w:color w:val="FF0000"/>
                            </w:rPr>
                            <m:t>idx</m:t>
                          </m:r>
                        </m:sup>
                      </m:sSubSup>
                      <m:r>
                        <w:rPr>
                          <w:rFonts w:ascii="Cambria Math" w:eastAsia="MS Mincho" w:hAnsi="Cambria Math"/>
                          <w:color w:val="FF0000"/>
                        </w:rPr>
                        <m:t>+</m:t>
                      </m:r>
                      <m:sSub>
                        <m:sSubPr>
                          <m:ctrlPr>
                            <w:rPr>
                              <w:rFonts w:ascii="Cambria Math" w:eastAsia="MS Mincho" w:hAnsi="Cambria Math"/>
                              <w:i/>
                              <w:color w:val="FF0000"/>
                            </w:rPr>
                          </m:ctrlPr>
                        </m:sSubPr>
                        <m:e>
                          <m:r>
                            <w:rPr>
                              <w:rFonts w:ascii="Cambria Math" w:eastAsia="MS Mincho" w:hAnsi="Cambria Math"/>
                              <w:color w:val="FF0000"/>
                            </w:rPr>
                            <m:t>n</m:t>
                          </m:r>
                        </m:e>
                        <m:sub>
                          <m:r>
                            <m:rPr>
                              <m:nor/>
                            </m:rPr>
                            <w:rPr>
                              <w:rFonts w:eastAsia="MS Mincho"/>
                              <w:color w:val="FF0000"/>
                            </w:rPr>
                            <m:t>SRS</m:t>
                          </m:r>
                        </m:sub>
                      </m:sSub>
                    </m:e>
                  </m:d>
                  <m:r>
                    <w:rPr>
                      <w:rFonts w:ascii="Cambria Math" w:eastAsia="MS Mincho" w:hAnsi="Cambria Math"/>
                      <w:color w:val="FF0000"/>
                    </w:rPr>
                    <m:t xml:space="preserve"> </m:t>
                  </m:r>
                  <m:r>
                    <m:rPr>
                      <m:nor/>
                    </m:rPr>
                    <w:rPr>
                      <w:rFonts w:eastAsia="MS Mincho"/>
                      <w:color w:val="FF0000"/>
                    </w:rPr>
                    <m:t>mod</m:t>
                  </m:r>
                  <m:r>
                    <w:rPr>
                      <w:rFonts w:ascii="Cambria Math" w:eastAsia="MS Mincho" w:hAnsi="Cambria Math"/>
                      <w:color w:val="FF0000"/>
                    </w:rPr>
                    <m:t xml:space="preserve"> </m:t>
                  </m:r>
                  <m:sSub>
                    <m:sSubPr>
                      <m:ctrlPr>
                        <w:rPr>
                          <w:rFonts w:ascii="Cambria Math" w:eastAsia="MS Mincho" w:hAnsi="Cambria Math"/>
                          <w:i/>
                          <w:color w:val="FF0000"/>
                        </w:rPr>
                      </m:ctrlPr>
                    </m:sSubPr>
                    <m:e>
                      <m:r>
                        <w:rPr>
                          <w:rFonts w:ascii="Cambria Math" w:eastAsia="MS Mincho" w:hAnsi="Cambria Math"/>
                          <w:color w:val="FF0000"/>
                        </w:rPr>
                        <m:t>N</m:t>
                      </m:r>
                    </m:e>
                    <m:sub>
                      <m:r>
                        <m:rPr>
                          <m:nor/>
                        </m:rPr>
                        <w:rPr>
                          <w:rFonts w:eastAsia="MS Mincho"/>
                          <w:color w:val="FF0000"/>
                        </w:rPr>
                        <m:t>hop</m:t>
                      </m:r>
                    </m:sub>
                  </m:sSub>
                </m:e>
              </m:d>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m</m:t>
                      </m:r>
                    </m:e>
                    <m:sub>
                      <m:r>
                        <m:rPr>
                          <m:nor/>
                        </m:rPr>
                        <w:rPr>
                          <w:color w:val="FF0000"/>
                        </w:rPr>
                        <m:t>SRS</m:t>
                      </m:r>
                      <m:r>
                        <w:rPr>
                          <w:rFonts w:ascii="Cambria Math" w:hAnsi="Cambria Math"/>
                          <w:color w:val="FF0000"/>
                        </w:rPr>
                        <m:t>,0</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m</m:t>
                      </m:r>
                    </m:e>
                    <m:sub>
                      <m:r>
                        <m:rPr>
                          <m:nor/>
                        </m:rPr>
                        <w:rPr>
                          <w:color w:val="FF0000"/>
                        </w:rPr>
                        <m:t>overlap</m:t>
                      </m:r>
                    </m:sub>
                    <m:sup>
                      <m:r>
                        <m:rPr>
                          <m:nor/>
                        </m:rPr>
                        <w:rPr>
                          <w:color w:val="FF0000"/>
                        </w:rPr>
                        <m:t>hop</m:t>
                      </m:r>
                    </m:sup>
                  </m:sSubSup>
                </m:e>
              </m:d>
              <m:sSubSup>
                <m:sSubSupPr>
                  <m:ctrlPr>
                    <w:rPr>
                      <w:rFonts w:ascii="Cambria Math" w:hAnsi="Cambria Math"/>
                      <w:i/>
                      <w:color w:val="FF0000"/>
                    </w:rPr>
                  </m:ctrlPr>
                </m:sSubSupPr>
                <m:e>
                  <m:r>
                    <w:rPr>
                      <w:rFonts w:ascii="Cambria Math" w:hAnsi="Cambria Math"/>
                      <w:color w:val="FF0000"/>
                    </w:rPr>
                    <m:t>N</m:t>
                  </m:r>
                </m:e>
                <m:sub>
                  <m:r>
                    <m:rPr>
                      <m:nor/>
                    </m:rPr>
                    <w:rPr>
                      <w:color w:val="FF0000"/>
                    </w:rPr>
                    <m:t>sc</m:t>
                  </m:r>
                </m:sub>
                <m:sup>
                  <m:r>
                    <m:rPr>
                      <m:nor/>
                    </m:rPr>
                    <w:rPr>
                      <w:color w:val="FF0000"/>
                    </w:rPr>
                    <m:t>RB</m:t>
                  </m:r>
                </m:sup>
              </m:sSubSup>
            </m:oMath>
            <w:r w:rsidR="00DB2FB8" w:rsidRPr="00A032AA">
              <w:rPr>
                <w:rFonts w:eastAsia="MS Mincho"/>
                <w:i/>
                <w:color w:val="FF0000"/>
              </w:rPr>
              <w:t>,</w:t>
            </w:r>
          </w:p>
          <w:p w14:paraId="3625DC2B" w14:textId="77777777" w:rsidR="00DB2FB8" w:rsidRPr="00A032AA" w:rsidRDefault="00F810D7" w:rsidP="001326F0">
            <w:pPr>
              <w:spacing w:after="0"/>
              <w:jc w:val="center"/>
              <w:rPr>
                <w:rFonts w:eastAsia="MS Mincho"/>
                <w:i/>
                <w:color w:val="FF0000"/>
              </w:rPr>
            </w:pPr>
            <m:oMath>
              <m:sSubSup>
                <m:sSubSupPr>
                  <m:ctrlPr>
                    <w:rPr>
                      <w:rFonts w:ascii="Cambria Math" w:eastAsia="MS Mincho" w:hAnsi="Cambria Math"/>
                      <w:i/>
                      <w:color w:val="FF0000"/>
                      <w:lang w:val="sv-SE"/>
                    </w:rPr>
                  </m:ctrlPr>
                </m:sSubSupPr>
                <m:e>
                  <m:r>
                    <w:rPr>
                      <w:rFonts w:ascii="Cambria Math" w:eastAsia="MS Mincho" w:hAnsi="Cambria Math"/>
                      <w:color w:val="FF0000"/>
                      <w:lang w:val="sv-SE"/>
                    </w:rPr>
                    <m:t>n</m:t>
                  </m:r>
                </m:e>
                <m:sub>
                  <m:r>
                    <m:rPr>
                      <m:nor/>
                    </m:rPr>
                    <w:rPr>
                      <w:rFonts w:eastAsia="MS Mincho"/>
                      <w:color w:val="FF0000"/>
                    </w:rPr>
                    <m:t>offset</m:t>
                  </m:r>
                </m:sub>
                <m:sup>
                  <m:r>
                    <m:rPr>
                      <m:nor/>
                    </m:rPr>
                    <w:rPr>
                      <w:rFonts w:eastAsia="MS Mincho"/>
                      <w:color w:val="FF0000"/>
                    </w:rPr>
                    <m:t>FH</m:t>
                  </m:r>
                </m:sup>
              </m:sSubSup>
              <m:r>
                <w:rPr>
                  <w:rFonts w:ascii="Cambria Math" w:eastAsia="MS Mincho" w:hAnsi="Cambria Math"/>
                  <w:color w:val="FF0000"/>
                </w:rPr>
                <m:t>=0</m:t>
              </m:r>
            </m:oMath>
            <w:r w:rsidR="00DB2FB8" w:rsidRPr="00A032AA">
              <w:rPr>
                <w:rFonts w:eastAsia="MS Mincho"/>
                <w:i/>
                <w:color w:val="FF0000"/>
              </w:rPr>
              <w:t>,</w:t>
            </w:r>
          </w:p>
          <w:p w14:paraId="657C1D3C" w14:textId="77777777" w:rsidR="00DB2FB8" w:rsidRPr="00A032AA" w:rsidRDefault="00F810D7" w:rsidP="001326F0">
            <w:pPr>
              <w:spacing w:after="0"/>
              <w:jc w:val="center"/>
              <w:rPr>
                <w:rFonts w:eastAsia="MS Mincho"/>
                <w:i/>
                <w:color w:val="FF0000"/>
              </w:rPr>
            </w:pPr>
            <m:oMath>
              <m:sSubSup>
                <m:sSubSupPr>
                  <m:ctrlPr>
                    <w:rPr>
                      <w:rFonts w:ascii="Cambria Math" w:eastAsia="MS Mincho" w:hAnsi="Cambria Math"/>
                      <w:i/>
                      <w:color w:val="FF0000"/>
                    </w:rPr>
                  </m:ctrlPr>
                </m:sSubSupPr>
                <m:e>
                  <m:r>
                    <w:rPr>
                      <w:rFonts w:ascii="Cambria Math" w:eastAsia="MS Mincho" w:hAnsi="Cambria Math"/>
                      <w:color w:val="FF0000"/>
                    </w:rPr>
                    <m:t>n</m:t>
                  </m:r>
                </m:e>
                <m:sub>
                  <m:r>
                    <m:rPr>
                      <m:nor/>
                    </m:rPr>
                    <w:rPr>
                      <w:rFonts w:eastAsia="MS Mincho"/>
                      <w:color w:val="FF0000"/>
                    </w:rPr>
                    <m:t>offset</m:t>
                  </m:r>
                </m:sub>
                <m:sup>
                  <m:r>
                    <m:rPr>
                      <m:nor/>
                    </m:rPr>
                    <w:rPr>
                      <w:rFonts w:eastAsia="MS Mincho"/>
                      <w:color w:val="FF0000"/>
                    </w:rPr>
                    <m:t>RPFS</m:t>
                  </m:r>
                </m:sup>
              </m:sSubSup>
              <m:r>
                <w:rPr>
                  <w:rFonts w:ascii="Cambria Math" w:eastAsia="MS Mincho" w:hAnsi="Cambria Math"/>
                  <w:color w:val="FF0000"/>
                </w:rPr>
                <m:t>=0</m:t>
              </m:r>
            </m:oMath>
            <w:r w:rsidR="00DB2FB8" w:rsidRPr="00A032AA">
              <w:rPr>
                <w:rFonts w:eastAsia="MS Mincho"/>
                <w:i/>
                <w:color w:val="FF0000"/>
              </w:rPr>
              <w:t>,</w:t>
            </w:r>
          </w:p>
          <w:p w14:paraId="657A68CD" w14:textId="77777777" w:rsidR="00DB2FB8" w:rsidRPr="00A032AA" w:rsidRDefault="00DB2FB8" w:rsidP="001326F0">
            <w:pPr>
              <w:spacing w:after="0"/>
              <w:rPr>
                <w:color w:val="FF0000"/>
              </w:rPr>
            </w:pPr>
            <w:r w:rsidRPr="00A032AA">
              <w:rPr>
                <w:color w:val="FF0000"/>
              </w:rPr>
              <w:t>Otherwise,</w:t>
            </w:r>
          </w:p>
          <w:p w14:paraId="241370CB" w14:textId="77777777" w:rsidR="00DB2FB8" w:rsidRPr="00A032AA" w:rsidRDefault="00F810D7" w:rsidP="001326F0">
            <w:pPr>
              <w:spacing w:after="0"/>
              <w:rPr>
                <w:rFonts w:eastAsia="MS Mincho"/>
                <w:color w:val="FF0000"/>
              </w:rPr>
            </w:pPr>
            <m:oMathPara>
              <m:oMathParaPr>
                <m:jc m:val="center"/>
              </m:oMathParaPr>
              <m:oMath>
                <m:sSubSup>
                  <m:sSubSupPr>
                    <m:ctrlPr>
                      <w:rPr>
                        <w:rFonts w:ascii="Cambria Math" w:hAnsi="Cambria Math"/>
                        <w:i/>
                        <w:color w:val="FF0000"/>
                        <w:lang w:val="sv-SE"/>
                      </w:rPr>
                    </m:ctrlPr>
                  </m:sSubSupPr>
                  <m:e>
                    <m:acc>
                      <m:accPr>
                        <m:chr m:val="̅"/>
                        <m:ctrlPr>
                          <w:rPr>
                            <w:rFonts w:ascii="Cambria Math" w:hAnsi="Cambria Math"/>
                            <w:i/>
                            <w:color w:val="FF0000"/>
                            <w:lang w:val="sv-SE"/>
                          </w:rPr>
                        </m:ctrlPr>
                      </m:accPr>
                      <m:e>
                        <m:r>
                          <w:rPr>
                            <w:rFonts w:ascii="Cambria Math" w:hAnsi="Cambria Math"/>
                            <w:color w:val="FF0000"/>
                          </w:rPr>
                          <m:t>k</m:t>
                        </m:r>
                      </m:e>
                    </m:acc>
                  </m:e>
                  <m:sub>
                    <m:r>
                      <w:rPr>
                        <w:rFonts w:ascii="Cambria Math" w:hAnsi="Cambria Math"/>
                        <w:color w:val="FF0000"/>
                      </w:rPr>
                      <m:t>0</m:t>
                    </m:r>
                  </m:sub>
                  <m:sup>
                    <m:r>
                      <w:rPr>
                        <w:rFonts w:ascii="Cambria Math" w:hAnsi="Cambria Math"/>
                        <w:color w:val="FF0000"/>
                      </w:rPr>
                      <m:t>(</m:t>
                    </m:r>
                    <m:sSub>
                      <m:sSubPr>
                        <m:ctrlPr>
                          <w:rPr>
                            <w:rFonts w:ascii="Cambria Math" w:hAnsi="Cambria Math"/>
                            <w:i/>
                            <w:color w:val="FF0000"/>
                            <w:lang w:val="sv-SE"/>
                          </w:rPr>
                        </m:ctrlPr>
                      </m:sSubPr>
                      <m:e>
                        <m:r>
                          <w:rPr>
                            <w:rFonts w:ascii="Cambria Math" w:hAnsi="Cambria Math"/>
                            <w:color w:val="FF0000"/>
                          </w:rPr>
                          <m:t>p</m:t>
                        </m:r>
                      </m:e>
                      <m:sub>
                        <m:r>
                          <w:rPr>
                            <w:rFonts w:ascii="Cambria Math" w:hAnsi="Cambria Math"/>
                            <w:color w:val="FF0000"/>
                          </w:rPr>
                          <m:t>i</m:t>
                        </m:r>
                      </m:sub>
                    </m:sSub>
                    <m:r>
                      <w:rPr>
                        <w:rFonts w:ascii="Cambria Math" w:hAnsi="Cambria Math"/>
                        <w:color w:val="FF0000"/>
                      </w:rPr>
                      <m:t>)</m:t>
                    </m:r>
                  </m:sup>
                </m:sSubSup>
                <m:r>
                  <w:rPr>
                    <w:rFonts w:ascii="Cambria Math" w:hAnsi="Cambria Math"/>
                    <w:color w:val="FF0000"/>
                  </w:rPr>
                  <m:t>=</m:t>
                </m:r>
                <m:sSub>
                  <m:sSubPr>
                    <m:ctrlPr>
                      <w:rPr>
                        <w:rFonts w:ascii="Cambria Math" w:hAnsi="Cambria Math"/>
                        <w:i/>
                        <w:color w:val="FF0000"/>
                        <w:lang w:val="sv-SE"/>
                      </w:rPr>
                    </m:ctrlPr>
                  </m:sSubPr>
                  <m:e>
                    <m:r>
                      <w:rPr>
                        <w:rFonts w:ascii="Cambria Math" w:hAnsi="Cambria Math"/>
                        <w:color w:val="FF0000"/>
                      </w:rPr>
                      <m:t>n</m:t>
                    </m:r>
                  </m:e>
                  <m:sub>
                    <m:r>
                      <m:rPr>
                        <m:nor/>
                      </m:rPr>
                      <w:rPr>
                        <w:color w:val="FF0000"/>
                      </w:rPr>
                      <m:t>shift</m:t>
                    </m:r>
                  </m:sub>
                </m:sSub>
                <m:sSubSup>
                  <m:sSubSupPr>
                    <m:ctrlPr>
                      <w:rPr>
                        <w:rFonts w:ascii="Cambria Math" w:hAnsi="Cambria Math"/>
                        <w:i/>
                        <w:color w:val="FF0000"/>
                        <w:lang w:val="sv-SE"/>
                      </w:rPr>
                    </m:ctrlPr>
                  </m:sSubSupPr>
                  <m:e>
                    <m:r>
                      <w:rPr>
                        <w:rFonts w:ascii="Cambria Math" w:hAnsi="Cambria Math"/>
                        <w:color w:val="FF0000"/>
                      </w:rPr>
                      <m:t>N</m:t>
                    </m:r>
                  </m:e>
                  <m:sub>
                    <m:r>
                      <m:rPr>
                        <m:nor/>
                      </m:rPr>
                      <w:rPr>
                        <w:color w:val="FF0000"/>
                      </w:rPr>
                      <m:t>sc</m:t>
                    </m:r>
                  </m:sub>
                  <m:sup>
                    <m:r>
                      <m:rPr>
                        <m:nor/>
                      </m:rPr>
                      <w:rPr>
                        <w:color w:val="FF0000"/>
                      </w:rPr>
                      <m:t>RB</m:t>
                    </m:r>
                  </m:sup>
                </m:sSubSup>
                <m:r>
                  <w:rPr>
                    <w:rFonts w:ascii="Cambria Math" w:hAnsi="Cambria Math"/>
                    <w:color w:val="FF0000"/>
                  </w:rPr>
                  <m:t>+</m:t>
                </m:r>
                <m:d>
                  <m:dPr>
                    <m:ctrlPr>
                      <w:rPr>
                        <w:rFonts w:ascii="Cambria Math" w:hAnsi="Cambria Math"/>
                        <w:i/>
                        <w:color w:val="FF0000"/>
                        <w:lang w:val="sv-SE"/>
                      </w:rPr>
                    </m:ctrlPr>
                  </m:dPr>
                  <m:e>
                    <m:sSubSup>
                      <m:sSubSupPr>
                        <m:ctrlPr>
                          <w:rPr>
                            <w:rFonts w:ascii="Cambria Math" w:hAnsi="Cambria Math"/>
                            <w:i/>
                            <w:color w:val="FF0000"/>
                            <w:lang w:val="sv-SE"/>
                          </w:rPr>
                        </m:ctrlPr>
                      </m:sSubSupPr>
                      <m:e>
                        <m:r>
                          <w:rPr>
                            <w:rFonts w:ascii="Cambria Math" w:hAnsi="Cambria Math"/>
                            <w:color w:val="FF0000"/>
                          </w:rPr>
                          <m:t>k</m:t>
                        </m:r>
                      </m:e>
                      <m:sub>
                        <m:r>
                          <m:rPr>
                            <m:nor/>
                          </m:rPr>
                          <w:rPr>
                            <w:color w:val="FF0000"/>
                          </w:rPr>
                          <m:t>TC</m:t>
                        </m:r>
                      </m:sub>
                      <m:sup>
                        <m:r>
                          <w:rPr>
                            <w:rFonts w:ascii="Cambria Math" w:hAnsi="Cambria Math"/>
                            <w:color w:val="FF0000"/>
                          </w:rPr>
                          <m:t>(</m:t>
                        </m:r>
                        <m:sSub>
                          <m:sSubPr>
                            <m:ctrlPr>
                              <w:rPr>
                                <w:rFonts w:ascii="Cambria Math" w:hAnsi="Cambria Math"/>
                                <w:i/>
                                <w:color w:val="FF0000"/>
                                <w:lang w:val="sv-SE"/>
                              </w:rPr>
                            </m:ctrlPr>
                          </m:sSubPr>
                          <m:e>
                            <m:r>
                              <w:rPr>
                                <w:rFonts w:ascii="Cambria Math" w:hAnsi="Cambria Math"/>
                                <w:color w:val="FF0000"/>
                              </w:rPr>
                              <m:t>p</m:t>
                            </m:r>
                          </m:e>
                          <m:sub>
                            <m:r>
                              <w:rPr>
                                <w:rFonts w:ascii="Cambria Math" w:hAnsi="Cambria Math"/>
                                <w:color w:val="FF0000"/>
                              </w:rPr>
                              <m:t>i</m:t>
                            </m:r>
                          </m:sub>
                        </m:sSub>
                        <m:r>
                          <w:rPr>
                            <w:rFonts w:ascii="Cambria Math" w:hAnsi="Cambria Math"/>
                            <w:color w:val="FF0000"/>
                          </w:rPr>
                          <m:t>)</m:t>
                        </m:r>
                      </m:sup>
                    </m:sSubSup>
                    <m:r>
                      <w:rPr>
                        <w:rFonts w:ascii="Cambria Math" w:hAnsi="Cambria Math"/>
                        <w:color w:val="FF0000"/>
                      </w:rPr>
                      <m:t>+</m:t>
                    </m:r>
                    <m:sSubSup>
                      <m:sSubSupPr>
                        <m:ctrlPr>
                          <w:rPr>
                            <w:rFonts w:ascii="Cambria Math" w:eastAsia="MS Mincho" w:hAnsi="Cambria Math"/>
                            <w:i/>
                            <w:color w:val="FF0000"/>
                            <w:lang w:eastAsia="ja-JP"/>
                          </w:rPr>
                        </m:ctrlPr>
                      </m:sSubSupPr>
                      <m:e>
                        <m:r>
                          <w:rPr>
                            <w:rFonts w:ascii="Cambria Math" w:eastAsia="MS Mincho" w:hAnsi="Cambria Math"/>
                            <w:color w:val="FF0000"/>
                            <w:lang w:eastAsia="ja-JP"/>
                          </w:rPr>
                          <m:t>k</m:t>
                        </m:r>
                      </m:e>
                      <m:sub>
                        <m:r>
                          <m:rPr>
                            <m:nor/>
                          </m:rPr>
                          <w:rPr>
                            <w:rFonts w:eastAsia="MS Mincho"/>
                            <w:color w:val="FF0000"/>
                            <w:lang w:eastAsia="ja-JP"/>
                          </w:rPr>
                          <m:t>offset</m:t>
                        </m:r>
                      </m:sub>
                      <m:sup>
                        <m:sSup>
                          <m:sSupPr>
                            <m:ctrlPr>
                              <w:rPr>
                                <w:rFonts w:ascii="Cambria Math" w:eastAsia="MS Mincho" w:hAnsi="Cambria Math"/>
                                <w:i/>
                                <w:color w:val="FF0000"/>
                                <w:lang w:eastAsia="ja-JP"/>
                              </w:rPr>
                            </m:ctrlPr>
                          </m:sSupPr>
                          <m:e>
                            <m:r>
                              <w:rPr>
                                <w:rFonts w:ascii="Cambria Math" w:eastAsia="MS Mincho" w:hAnsi="Cambria Math"/>
                                <w:color w:val="FF0000"/>
                                <w:lang w:eastAsia="ja-JP"/>
                              </w:rPr>
                              <m:t>l</m:t>
                            </m:r>
                          </m:e>
                          <m:sup>
                            <m:r>
                              <w:rPr>
                                <w:rFonts w:ascii="Cambria Math" w:eastAsia="MS Mincho" w:hAnsi="Cambria Math"/>
                                <w:color w:val="FF0000"/>
                                <w:lang w:eastAsia="ja-JP"/>
                              </w:rPr>
                              <m:t>'</m:t>
                            </m:r>
                          </m:sup>
                        </m:sSup>
                      </m:sup>
                    </m:sSubSup>
                  </m:e>
                </m:d>
                <m:r>
                  <w:rPr>
                    <w:rFonts w:ascii="Cambria Math" w:eastAsia="MS Mincho" w:hAnsi="Cambria Math"/>
                    <w:color w:val="FF0000"/>
                    <w:lang w:eastAsia="ja-JP"/>
                  </w:rPr>
                  <m:t>+</m:t>
                </m:r>
                <m:sSub>
                  <m:sSubPr>
                    <m:ctrlPr>
                      <w:rPr>
                        <w:rFonts w:ascii="Cambria Math" w:eastAsia="MS Mincho" w:hAnsi="Cambria Math"/>
                        <w:i/>
                        <w:color w:val="FF0000"/>
                        <w:lang w:eastAsia="ja-JP"/>
                      </w:rPr>
                    </m:ctrlPr>
                  </m:sSubPr>
                  <m:e>
                    <m:r>
                      <w:rPr>
                        <w:rFonts w:ascii="Cambria Math" w:eastAsia="MS Mincho" w:hAnsi="Cambria Math"/>
                        <w:color w:val="FF0000"/>
                        <w:lang w:eastAsia="ja-JP"/>
                      </w:rPr>
                      <m:t>f</m:t>
                    </m:r>
                  </m:e>
                  <m:sub>
                    <m:r>
                      <m:rPr>
                        <m:sty m:val="p"/>
                      </m:rPr>
                      <w:rPr>
                        <w:rFonts w:ascii="Cambria Math" w:eastAsia="MS Mincho" w:hAnsi="Cambria Math"/>
                        <w:color w:val="FF0000"/>
                        <w:lang w:eastAsia="ja-JP"/>
                      </w:rPr>
                      <m:t>coh</m:t>
                    </m:r>
                  </m:sub>
                </m:sSub>
                <m:r>
                  <w:rPr>
                    <w:rFonts w:ascii="Cambria Math" w:eastAsia="MS Mincho" w:hAnsi="Cambria Math"/>
                    <w:color w:val="FF0000"/>
                    <w:lang w:eastAsia="ja-JP"/>
                  </w:rPr>
                  <m:t>(</m:t>
                </m:r>
                <m:sSub>
                  <m:sSubPr>
                    <m:ctrlPr>
                      <w:rPr>
                        <w:rFonts w:ascii="Cambria Math" w:eastAsia="Malgun Gothic" w:hAnsi="Cambria Math"/>
                        <w:color w:val="FF0000"/>
                      </w:rPr>
                    </m:ctrlPr>
                  </m:sSubPr>
                  <m:e>
                    <m:r>
                      <w:rPr>
                        <w:rFonts w:ascii="Cambria Math" w:eastAsia="Malgun Gothic" w:hAnsi="Cambria Math"/>
                        <w:color w:val="FF0000"/>
                      </w:rPr>
                      <m:t>n</m:t>
                    </m:r>
                  </m:e>
                  <m:sub>
                    <m:r>
                      <m:rPr>
                        <m:sty m:val="p"/>
                      </m:rPr>
                      <w:rPr>
                        <w:rFonts w:ascii="Cambria Math" w:eastAsia="Malgun Gothic" w:hAnsi="Cambria Math"/>
                        <w:color w:val="FF0000"/>
                      </w:rPr>
                      <m:t>f</m:t>
                    </m:r>
                  </m:sub>
                </m:sSub>
                <m:r>
                  <m:rPr>
                    <m:sty m:val="p"/>
                  </m:rPr>
                  <w:rPr>
                    <w:rFonts w:ascii="Cambria Math" w:eastAsia="Malgun Gothic" w:hAnsi="Cambria Math"/>
                    <w:color w:val="FF0000"/>
                  </w:rPr>
                  <m:t>,</m:t>
                </m:r>
                <m:sSubSup>
                  <m:sSubSupPr>
                    <m:ctrlPr>
                      <w:rPr>
                        <w:rFonts w:ascii="Cambria Math" w:eastAsia="Malgun Gothic" w:hAnsi="Cambria Math"/>
                        <w:i/>
                        <w:color w:val="FF0000"/>
                      </w:rPr>
                    </m:ctrlPr>
                  </m:sSubSupPr>
                  <m:e>
                    <m:r>
                      <w:rPr>
                        <w:rFonts w:ascii="Cambria Math" w:eastAsia="Malgun Gothic" w:hAnsi="Cambria Math"/>
                        <w:color w:val="FF0000"/>
                      </w:rPr>
                      <m:t>n</m:t>
                    </m:r>
                  </m:e>
                  <m:sub>
                    <m:r>
                      <m:rPr>
                        <m:nor/>
                      </m:rPr>
                      <w:rPr>
                        <w:rFonts w:eastAsia="Malgun Gothic"/>
                        <w:color w:val="FF0000"/>
                      </w:rPr>
                      <m:t>s,f</m:t>
                    </m:r>
                  </m:sub>
                  <m:sup>
                    <m:r>
                      <w:rPr>
                        <w:rFonts w:ascii="Cambria Math" w:eastAsia="Malgun Gothic" w:hAnsi="Cambria Math"/>
                        <w:color w:val="FF0000"/>
                      </w:rPr>
                      <m:t>μ</m:t>
                    </m:r>
                  </m:sup>
                </m:sSubSup>
                <m:r>
                  <w:rPr>
                    <w:rFonts w:ascii="Cambria Math" w:eastAsia="Malgun Gothic" w:hAnsi="Cambria Math"/>
                    <w:color w:val="FF0000"/>
                  </w:rPr>
                  <m:t>,</m:t>
                </m:r>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r>
                  <w:rPr>
                    <w:rFonts w:ascii="Cambria Math" w:eastAsia="MS Mincho" w:hAnsi="Cambria Math"/>
                    <w:color w:val="FF0000"/>
                    <w:lang w:eastAsia="ja-JP"/>
                  </w:rPr>
                  <m:t>)</m:t>
                </m:r>
                <m:r>
                  <m:rPr>
                    <m:nor/>
                  </m:rPr>
                  <w:rPr>
                    <w:rFonts w:eastAsiaTheme="minorEastAsia"/>
                    <w:color w:val="FF0000"/>
                  </w:rPr>
                  <m:t xml:space="preserve"> mod </m:t>
                </m:r>
                <m:sSub>
                  <m:sSubPr>
                    <m:ctrlPr>
                      <w:rPr>
                        <w:rFonts w:ascii="Cambria Math" w:eastAsiaTheme="minorEastAsia" w:hAnsi="Cambria Math"/>
                        <w:i/>
                        <w:color w:val="FF0000"/>
                      </w:rPr>
                    </m:ctrlPr>
                  </m:sSubPr>
                  <m:e>
                    <m:r>
                      <w:rPr>
                        <w:rFonts w:ascii="Cambria Math" w:eastAsiaTheme="minorEastAsia" w:hAnsi="Cambria Math"/>
                        <w:color w:val="FF0000"/>
                      </w:rPr>
                      <m:t>K</m:t>
                    </m:r>
                  </m:e>
                  <m:sub>
                    <m:r>
                      <m:rPr>
                        <m:nor/>
                      </m:rPr>
                      <w:rPr>
                        <w:rFonts w:eastAsiaTheme="minorEastAsia"/>
                        <w:color w:val="FF0000"/>
                      </w:rPr>
                      <m:t>TC</m:t>
                    </m:r>
                  </m:sub>
                </m:sSub>
              </m:oMath>
            </m:oMathPara>
          </w:p>
          <w:p w14:paraId="18DAD9F0" w14:textId="77777777" w:rsidR="00DB2FB8" w:rsidRPr="00A032AA" w:rsidRDefault="00F810D7" w:rsidP="001326F0">
            <w:pPr>
              <w:spacing w:after="0"/>
              <w:rPr>
                <w:color w:val="FF0000"/>
              </w:rPr>
            </w:pPr>
            <m:oMathPara>
              <m:oMathParaPr>
                <m:jc m:val="center"/>
              </m:oMathParaPr>
              <m:oMath>
                <m:sSubSup>
                  <m:sSubSupPr>
                    <m:ctrlPr>
                      <w:rPr>
                        <w:rFonts w:ascii="Cambria Math" w:eastAsia="MS Mincho" w:hAnsi="Cambria Math"/>
                        <w:i/>
                        <w:color w:val="FF0000"/>
                      </w:rPr>
                    </m:ctrlPr>
                  </m:sSubSupPr>
                  <m:e>
                    <m:r>
                      <w:rPr>
                        <w:rFonts w:ascii="Cambria Math" w:eastAsia="MS Mincho" w:hAnsi="Cambria Math"/>
                        <w:color w:val="FF0000"/>
                      </w:rPr>
                      <m:t>n</m:t>
                    </m:r>
                  </m:e>
                  <m:sub>
                    <m:r>
                      <m:rPr>
                        <m:nor/>
                      </m:rPr>
                      <w:rPr>
                        <w:rFonts w:eastAsia="MS Mincho"/>
                        <w:color w:val="FF0000"/>
                      </w:rPr>
                      <m:t>offset2</m:t>
                    </m:r>
                  </m:sub>
                  <m:sup>
                    <m:r>
                      <m:rPr>
                        <m:nor/>
                      </m:rPr>
                      <w:rPr>
                        <w:rFonts w:eastAsia="MS Mincho"/>
                        <w:color w:val="FF0000"/>
                      </w:rPr>
                      <m:t>FH</m:t>
                    </m:r>
                  </m:sup>
                </m:sSubSup>
                <m:r>
                  <w:rPr>
                    <w:rFonts w:ascii="Cambria Math" w:eastAsia="MS Mincho" w:hAnsi="Cambria Math"/>
                    <w:color w:val="FF0000"/>
                  </w:rPr>
                  <m:t>=0</m:t>
                </m:r>
              </m:oMath>
            </m:oMathPara>
          </w:p>
          <w:p w14:paraId="31896500" w14:textId="474AADF0" w:rsidR="00DB2FB8" w:rsidRDefault="00DB2FB8" w:rsidP="001326F0">
            <w:pPr>
              <w:overflowPunct/>
              <w:autoSpaceDE/>
              <w:autoSpaceDN/>
              <w:adjustRightInd/>
              <w:spacing w:after="0"/>
              <w:textAlignment w:val="auto"/>
            </w:pPr>
            <w:r>
              <w:t xml:space="preserve">Where </w:t>
            </w:r>
          </w:p>
          <w:p w14:paraId="7EF47D6C" w14:textId="77777777" w:rsidR="00DB2FB8" w:rsidRDefault="00DB2FB8" w:rsidP="001326F0">
            <w:pPr>
              <w:overflowPunct/>
              <w:autoSpaceDE/>
              <w:autoSpaceDN/>
              <w:adjustRightInd/>
              <w:spacing w:after="0"/>
              <w:textAlignment w:val="auto"/>
            </w:pPr>
          </w:p>
          <w:p w14:paraId="2D82A318" w14:textId="77777777" w:rsidR="00DB2FB8" w:rsidRPr="00111AED" w:rsidRDefault="00F810D7" w:rsidP="001326F0">
            <w:pPr>
              <w:overflowPunct/>
              <w:autoSpaceDE/>
              <w:autoSpaceDN/>
              <w:adjustRightInd/>
              <w:spacing w:after="0"/>
              <w:textAlignment w:val="auto"/>
              <w:rPr>
                <w:color w:val="000000"/>
              </w:rPr>
            </w:pPr>
            <m:oMathPara>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3K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1003, 1007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1002, 1006</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1001, 1005</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=12</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 xml:space="preserve">=8, </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hAnsi="Cambria Math"/>
                              <w:color w:val="000000"/>
                            </w:rPr>
                            <m:t>∈</m:t>
                          </m:r>
                          <m:r>
                            <w:rPr>
                              <w:rFonts w:ascii="Cambria Math"/>
                              <w:color w:val="000000"/>
                            </w:rPr>
                            <m:t>{8, 12},</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m:oMath>
            </m:oMathPara>
          </w:p>
          <w:p w14:paraId="5945A799" w14:textId="3843B41A" w:rsidR="00111AED" w:rsidRDefault="00F810D7" w:rsidP="001326F0">
            <w:pPr>
              <w:pStyle w:val="ListParagraph"/>
              <w:numPr>
                <w:ilvl w:val="0"/>
                <w:numId w:val="114"/>
              </w:numPr>
              <w:overflowPunct/>
              <w:autoSpaceDE/>
              <w:autoSpaceDN/>
              <w:adjustRightInd/>
              <w:spacing w:after="0"/>
              <w:textAlignment w:val="auto"/>
            </w:pPr>
            <m:oMath>
              <m:sSubSup>
                <m:sSubSupPr>
                  <m:ctrlPr>
                    <w:rPr>
                      <w:rFonts w:ascii="Cambria Math" w:eastAsia="MS Mincho" w:hAnsi="Cambria Math"/>
                      <w:i/>
                      <w:color w:val="FF0000"/>
                    </w:rPr>
                  </m:ctrlPr>
                </m:sSubSupPr>
                <m:e>
                  <m:r>
                    <w:rPr>
                      <w:rFonts w:ascii="Cambria Math" w:eastAsia="MS Mincho" w:hAnsi="Cambria Math"/>
                      <w:color w:val="FF0000"/>
                    </w:rPr>
                    <m:t>n</m:t>
                  </m:r>
                </m:e>
                <m:sub>
                  <m:r>
                    <w:rPr>
                      <w:rFonts w:ascii="Cambria Math" w:eastAsia="MS Mincho" w:hAnsi="Cambria Math"/>
                      <w:color w:val="FF0000"/>
                    </w:rPr>
                    <m:t>0</m:t>
                  </m:r>
                </m:sub>
                <m:sup>
                  <m:r>
                    <w:rPr>
                      <w:rFonts w:ascii="Cambria Math" w:eastAsia="MS Mincho" w:hAnsi="Cambria Math"/>
                      <w:color w:val="FF0000"/>
                    </w:rPr>
                    <m:t>idx</m:t>
                  </m:r>
                </m:sup>
              </m:sSubSup>
            </m:oMath>
            <w:r w:rsidR="00111AED" w:rsidRPr="00A032AA">
              <w:rPr>
                <w:color w:val="FF0000"/>
              </w:rPr>
              <w:t xml:space="preserve"> is the</w:t>
            </w:r>
            <w:r w:rsidR="0028467C" w:rsidRPr="00A032AA">
              <w:rPr>
                <w:color w:val="FF0000"/>
              </w:rPr>
              <w:t xml:space="preserve"> initial hop index</w:t>
            </w:r>
          </w:p>
        </w:tc>
      </w:tr>
    </w:tbl>
    <w:p w14:paraId="76BC5437" w14:textId="2B9D711B" w:rsidR="0015544F" w:rsidRDefault="0015544F" w:rsidP="001326F0">
      <w:pPr>
        <w:spacing w:after="0"/>
        <w:rPr>
          <w:rFonts w:cs="Arial"/>
          <w:szCs w:val="22"/>
        </w:rPr>
      </w:pPr>
    </w:p>
    <w:p w14:paraId="2B55A19B" w14:textId="77777777" w:rsidR="008C0366" w:rsidRDefault="008C0366" w:rsidP="008C0366">
      <w:pPr>
        <w:pStyle w:val="Heading3"/>
      </w:pPr>
      <w:r>
        <w:t xml:space="preserve">Priority on SRS frequency hopping </w:t>
      </w:r>
    </w:p>
    <w:p w14:paraId="2290D3EB" w14:textId="3A4C432C" w:rsidR="008C0366" w:rsidRDefault="008C0366" w:rsidP="008C0366">
      <w:r w:rsidRPr="00184B2D">
        <w:rPr>
          <w:b/>
          <w:bCs/>
        </w:rPr>
        <w:t xml:space="preserve">Proposal </w:t>
      </w:r>
      <w:r w:rsidR="0073026F">
        <w:rPr>
          <w:b/>
          <w:bCs/>
        </w:rPr>
        <w:t>7</w:t>
      </w:r>
      <w:r w:rsidRPr="00184B2D">
        <w:rPr>
          <w:b/>
          <w:bCs/>
        </w:rPr>
        <w:t>:</w:t>
      </w:r>
      <w:r>
        <w:t xml:space="preserve"> RAN1 supports the following text proposal on Clause 6.2.1.4</w:t>
      </w:r>
      <w:r w:rsidR="0029144F">
        <w:t>.1</w:t>
      </w:r>
      <w:r>
        <w:t xml:space="preserve"> of TS 38.214.</w:t>
      </w:r>
    </w:p>
    <w:tbl>
      <w:tblPr>
        <w:tblStyle w:val="TableGrid"/>
        <w:tblW w:w="0" w:type="auto"/>
        <w:tblLook w:val="04A0" w:firstRow="1" w:lastRow="0" w:firstColumn="1" w:lastColumn="0" w:noHBand="0" w:noVBand="1"/>
      </w:tblPr>
      <w:tblGrid>
        <w:gridCol w:w="9962"/>
      </w:tblGrid>
      <w:tr w:rsidR="008C0366" w14:paraId="4D642680" w14:textId="77777777" w:rsidTr="000241E1">
        <w:tc>
          <w:tcPr>
            <w:tcW w:w="0" w:type="auto"/>
          </w:tcPr>
          <w:p w14:paraId="512D0A38" w14:textId="77777777" w:rsidR="00B20464" w:rsidRPr="00C03E64" w:rsidRDefault="00B20464" w:rsidP="00A032AA">
            <w:pPr>
              <w:pStyle w:val="Heading5"/>
              <w:numPr>
                <w:ilvl w:val="0"/>
                <w:numId w:val="0"/>
              </w:numPr>
              <w:tabs>
                <w:tab w:val="left" w:pos="284"/>
              </w:tabs>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.1</w:t>
            </w:r>
            <w:r w:rsidRPr="0048482F">
              <w:rPr>
                <w:color w:val="000000"/>
              </w:rPr>
              <w:tab/>
            </w:r>
            <w:r>
              <w:rPr>
                <w:color w:val="000000"/>
                <w:lang w:val="en-US"/>
              </w:rPr>
              <w:t>SRS frequency hopping for positioning</w:t>
            </w:r>
          </w:p>
          <w:p w14:paraId="4C6F736E" w14:textId="51DF6F4D" w:rsidR="00B20464" w:rsidRPr="00A032AA" w:rsidRDefault="00B20464" w:rsidP="00A032AA">
            <w:pPr>
              <w:spacing w:afterLines="50" w:after="120"/>
              <w:jc w:val="center"/>
              <w:rPr>
                <w:color w:val="000000" w:themeColor="text1"/>
              </w:rPr>
            </w:pPr>
            <w:r>
              <w:rPr>
                <w:color w:val="FF0000"/>
              </w:rPr>
              <w:t>&lt;omitted text&gt;</w:t>
            </w:r>
          </w:p>
          <w:p w14:paraId="0CCC10D8" w14:textId="0C7FC2D8" w:rsidR="008C0366" w:rsidRPr="00BE3324" w:rsidRDefault="00B20464" w:rsidP="000241E1">
            <w:pPr>
              <w:rPr>
                <w:bCs/>
                <w:color w:val="FF0000"/>
                <w:lang w:eastAsia="ja-JP"/>
              </w:rPr>
            </w:pPr>
            <w:r w:rsidRPr="007B1BD4">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r>
              <w:rPr>
                <w:lang w:val="en-US"/>
              </w:rPr>
              <w:t xml:space="preserve">The UE is not expected to be configured with one [cycle] of the transmit frequency hopping that is partially overlapped with the time window. </w:t>
            </w:r>
            <w:r>
              <w:rPr>
                <w:bCs/>
                <w:color w:val="FF0000"/>
                <w:lang w:eastAsia="ja-JP"/>
              </w:rPr>
              <w:t>I</w:t>
            </w:r>
            <w:r w:rsidR="008C0366" w:rsidRPr="00420EF2">
              <w:rPr>
                <w:bCs/>
                <w:color w:val="FF0000"/>
                <w:lang w:eastAsia="ja-JP"/>
              </w:rPr>
              <w:t xml:space="preserve">f the reduced capability UE </w:t>
            </w:r>
            <w:r w:rsidR="008C0366">
              <w:rPr>
                <w:bCs/>
                <w:color w:val="FF0000"/>
                <w:lang w:eastAsia="ja-JP"/>
              </w:rPr>
              <w:t>is expected to perform a UE Rx-Tx time difference measurement and uses receiver frequency hops of a DL PRS resource, transmission of SRS using transmit frequency hopping on an SRS resource has higher priority than other channels and signals.</w:t>
            </w:r>
          </w:p>
          <w:p w14:paraId="0BAED669" w14:textId="77777777" w:rsidR="008C0366" w:rsidRDefault="008C0366" w:rsidP="000241E1">
            <w:pPr>
              <w:spacing w:after="0"/>
              <w:jc w:val="center"/>
            </w:pPr>
            <w:r>
              <w:rPr>
                <w:color w:val="FF0000"/>
              </w:rPr>
              <w:t>&lt;omitted text&gt;</w:t>
            </w:r>
          </w:p>
        </w:tc>
      </w:tr>
    </w:tbl>
    <w:p w14:paraId="1625EAB9" w14:textId="77777777" w:rsidR="008C0366" w:rsidRDefault="008C0366" w:rsidP="008C0366">
      <w:pPr>
        <w:spacing w:after="0"/>
        <w:rPr>
          <w:lang w:eastAsia="ja-JP"/>
        </w:rPr>
      </w:pPr>
    </w:p>
    <w:p w14:paraId="47AA761A" w14:textId="77777777" w:rsidR="008C0366" w:rsidRDefault="008C0366" w:rsidP="008C0366">
      <w:pPr>
        <w:overflowPunct/>
        <w:autoSpaceDE/>
        <w:autoSpaceDN/>
        <w:adjustRightInd/>
        <w:textAlignment w:val="auto"/>
        <w:rPr>
          <w:rFonts w:ascii="Times" w:eastAsia="Yu Mincho" w:hAnsi="Times"/>
          <w:bCs/>
          <w:lang w:eastAsia="ja-JP"/>
        </w:rPr>
      </w:pPr>
      <w:r w:rsidRPr="00184B2D">
        <w:rPr>
          <w:b/>
          <w:bCs/>
        </w:rPr>
        <w:t>Reason for the change:</w:t>
      </w:r>
      <w:r>
        <w:t xml:space="preserve"> Similar to the proposal in Section 2.1.1, i</w:t>
      </w:r>
      <w:r>
        <w:rPr>
          <w:rFonts w:ascii="Times" w:eastAsia="Yu Mincho" w:hAnsi="Times"/>
          <w:bCs/>
          <w:lang w:eastAsia="ja-JP"/>
        </w:rPr>
        <w:t xml:space="preserve">t should be noted that the RedCap UE may perform UE Rx-Tx time difference measurement using the DL Rx PRS frequency hopping and UL Tx SRS frequency hopping. The UE Rx-Tx time difference measurement could be made from a single hop of UL SRS with multiple hops of a DL PRS, which would be okay for the UE Rx-Tx time difference measurement. However, the SRS transmission using a single hop would affect the gNB Rx-Tx time difference measurement. This case should be avoided to provide an accurate measurement. </w:t>
      </w:r>
    </w:p>
    <w:p w14:paraId="71819471" w14:textId="77777777" w:rsidR="008C0366" w:rsidRDefault="008C0366" w:rsidP="008C0366">
      <w:pPr>
        <w:overflowPunct/>
        <w:autoSpaceDE/>
        <w:autoSpaceDN/>
        <w:adjustRightInd/>
        <w:textAlignment w:val="auto"/>
        <w:rPr>
          <w:rFonts w:ascii="Times" w:eastAsia="Yu Mincho" w:hAnsi="Times"/>
          <w:bCs/>
          <w:lang w:eastAsia="ja-JP"/>
        </w:rPr>
      </w:pPr>
      <w:r>
        <w:rPr>
          <w:rFonts w:ascii="Times" w:eastAsia="Yu Mincho" w:hAnsi="Times"/>
          <w:bCs/>
          <w:lang w:eastAsia="ja-JP"/>
        </w:rPr>
        <w:t xml:space="preserve">Thus, outside the time window or outside the time window configuration, the UE should prioritize the SRS transmission using frequency hopping. </w:t>
      </w:r>
    </w:p>
    <w:p w14:paraId="13289A74" w14:textId="77777777" w:rsidR="008C0366" w:rsidRDefault="008C0366" w:rsidP="008C0366">
      <w:pPr>
        <w:overflowPunct/>
        <w:autoSpaceDE/>
        <w:autoSpaceDN/>
        <w:adjustRightInd/>
        <w:textAlignment w:val="auto"/>
        <w:rPr>
          <w:rFonts w:ascii="Times" w:eastAsia="Yu Mincho" w:hAnsi="Times"/>
          <w:bCs/>
          <w:lang w:eastAsia="ja-JP"/>
        </w:rPr>
      </w:pPr>
      <w:r>
        <w:rPr>
          <w:rFonts w:ascii="Times" w:eastAsia="Yu Mincho" w:hAnsi="Times"/>
          <w:bCs/>
          <w:lang w:eastAsia="ja-JP"/>
        </w:rPr>
        <w:t xml:space="preserve">In addition, the newly defined rule for SRS frequency hopping should also be applied to outside UL time window. For the UL SRS frequency hopping, it is not reasonable to directly reuse the existing priority rule. The SRS for frequency hopping should be high priority at least for when it is used to perform Rx-Tx time difference measurement. Otherwise, it may result in too much delay to obtain a wideband based RTT measurement. </w:t>
      </w:r>
    </w:p>
    <w:p w14:paraId="055BD6F3" w14:textId="77777777" w:rsidR="0094723C" w:rsidRPr="00FF61D4" w:rsidRDefault="0094723C" w:rsidP="0094723C">
      <w:r w:rsidRPr="00FF61D4">
        <w:t>RAN1 made the following agreement at RAN1 #114-bis meeting.</w:t>
      </w:r>
    </w:p>
    <w:p w14:paraId="2F51CC9E" w14:textId="77777777" w:rsidR="0094723C" w:rsidRDefault="0094723C" w:rsidP="0094723C">
      <w:pPr>
        <w:spacing w:after="0"/>
        <w:rPr>
          <w:b/>
          <w:bCs/>
          <w:lang w:eastAsia="ja-JP"/>
        </w:rPr>
      </w:pPr>
      <w:r w:rsidRPr="00721CCE">
        <w:rPr>
          <w:b/>
          <w:bCs/>
          <w:highlight w:val="green"/>
          <w:lang w:eastAsia="ja-JP"/>
        </w:rPr>
        <w:t>Agreement</w:t>
      </w:r>
    </w:p>
    <w:p w14:paraId="7023A6E8" w14:textId="77777777" w:rsidR="0094723C" w:rsidRPr="00AB6E52" w:rsidRDefault="0094723C" w:rsidP="0094723C">
      <w:pPr>
        <w:spacing w:after="0"/>
        <w:rPr>
          <w:bCs/>
          <w:lang w:eastAsia="ja-JP"/>
        </w:rPr>
      </w:pPr>
      <w:r w:rsidRPr="00AB6E52">
        <w:rPr>
          <w:bCs/>
          <w:lang w:eastAsia="ja-JP"/>
        </w:rPr>
        <w:t>For the collision rules of the SRS with Tx hopping (option2)</w:t>
      </w:r>
    </w:p>
    <w:p w14:paraId="22C7067F" w14:textId="77777777" w:rsidR="0094723C" w:rsidRPr="00721CCE" w:rsidRDefault="0094723C" w:rsidP="0094723C">
      <w:pPr>
        <w:pStyle w:val="ListParagraph"/>
        <w:numPr>
          <w:ilvl w:val="0"/>
          <w:numId w:val="122"/>
        </w:numPr>
        <w:spacing w:after="0"/>
        <w:rPr>
          <w:bCs/>
          <w:lang w:eastAsia="ja-JP"/>
        </w:rPr>
      </w:pPr>
      <w:r w:rsidRPr="00721CCE">
        <w:rPr>
          <w:bCs/>
          <w:lang w:eastAsia="ja-JP"/>
        </w:rPr>
        <w:t>If the SRS symbol(s), including the retuning time to/from the active BWP, collides with PUSCH or PUCCH, when UE determines that SRS with Tx hopping is to be dropped, the colliding SRS symbol(s) are dropped.</w:t>
      </w:r>
    </w:p>
    <w:p w14:paraId="4851057C" w14:textId="77777777" w:rsidR="0094723C" w:rsidRPr="00721CCE" w:rsidRDefault="0094723C" w:rsidP="0094723C">
      <w:pPr>
        <w:pStyle w:val="ListParagraph"/>
        <w:numPr>
          <w:ilvl w:val="1"/>
          <w:numId w:val="122"/>
        </w:numPr>
        <w:spacing w:after="0"/>
        <w:rPr>
          <w:bCs/>
          <w:lang w:eastAsia="ja-JP"/>
        </w:rPr>
      </w:pPr>
      <w:r w:rsidRPr="00721CCE">
        <w:rPr>
          <w:bCs/>
          <w:lang w:eastAsia="ja-JP"/>
        </w:rPr>
        <w:t>FFS: timeline for determination of colliding channels/signals</w:t>
      </w:r>
    </w:p>
    <w:p w14:paraId="674C4D98" w14:textId="77777777" w:rsidR="0094723C" w:rsidRPr="00721CCE" w:rsidRDefault="0094723C" w:rsidP="0094723C">
      <w:pPr>
        <w:pStyle w:val="ListParagraph"/>
        <w:numPr>
          <w:ilvl w:val="1"/>
          <w:numId w:val="122"/>
        </w:numPr>
        <w:spacing w:after="0"/>
        <w:rPr>
          <w:bCs/>
          <w:lang w:eastAsia="ja-JP"/>
        </w:rPr>
      </w:pPr>
      <w:r w:rsidRPr="00721CCE">
        <w:rPr>
          <w:rFonts w:eastAsia="Yu Mincho" w:hint="eastAsia"/>
          <w:bCs/>
          <w:lang w:eastAsia="ja-JP"/>
        </w:rPr>
        <w:t>F</w:t>
      </w:r>
      <w:r w:rsidRPr="00721CCE">
        <w:rPr>
          <w:rFonts w:eastAsia="Yu Mincho"/>
          <w:bCs/>
          <w:lang w:eastAsia="ja-JP"/>
        </w:rPr>
        <w:t>FS: collisions with MIMO SRS</w:t>
      </w:r>
    </w:p>
    <w:p w14:paraId="7549C178" w14:textId="77777777" w:rsidR="0094723C" w:rsidRPr="00FF61D4" w:rsidRDefault="0094723C" w:rsidP="0094723C">
      <w:pPr>
        <w:spacing w:before="240"/>
      </w:pPr>
      <w:r>
        <w:lastRenderedPageBreak/>
        <w:t>The collision between MIMO SRS and positioning SRS is captured as an FFS. The UE performs the Tx frequency hopping within an SRS resource for positioning. The collision/priority issue between MIMO SRS and positioning SRS is clearly defined in the current specification TS38.214 (Clause 6.2.1). We don’t see a clear necessity to define a new collision rule between them and prefer to reuse the current rule as possible.</w:t>
      </w:r>
    </w:p>
    <w:p w14:paraId="298FFF19" w14:textId="65656C4B" w:rsidR="0094723C" w:rsidRPr="00087704" w:rsidRDefault="0094723C" w:rsidP="0094723C">
      <w:pPr>
        <w:rPr>
          <w:rFonts w:cs="Arial"/>
          <w:szCs w:val="22"/>
        </w:rPr>
      </w:pPr>
      <w:r w:rsidRPr="00CF079E">
        <w:rPr>
          <w:rFonts w:cs="Arial"/>
          <w:b/>
          <w:bCs/>
          <w:szCs w:val="22"/>
        </w:rPr>
        <w:t xml:space="preserve">Proposal </w:t>
      </w:r>
      <w:r w:rsidR="0073026F">
        <w:rPr>
          <w:rFonts w:cs="Arial"/>
          <w:b/>
          <w:bCs/>
          <w:szCs w:val="22"/>
        </w:rPr>
        <w:t>8</w:t>
      </w:r>
      <w:r w:rsidRPr="00CF079E">
        <w:rPr>
          <w:rFonts w:cs="Arial"/>
          <w:b/>
          <w:bCs/>
          <w:szCs w:val="22"/>
        </w:rPr>
        <w:t>:</w:t>
      </w:r>
      <w:r>
        <w:rPr>
          <w:rFonts w:cs="Arial"/>
          <w:szCs w:val="22"/>
        </w:rPr>
        <w:t xml:space="preserve"> For the same </w:t>
      </w:r>
      <w:proofErr w:type="spellStart"/>
      <w:r w:rsidRPr="0098016C">
        <w:rPr>
          <w:rFonts w:cs="Arial"/>
          <w:i/>
          <w:iCs/>
          <w:szCs w:val="22"/>
        </w:rPr>
        <w:t>resourceType</w:t>
      </w:r>
      <w:proofErr w:type="spellEnd"/>
      <w:r>
        <w:rPr>
          <w:rFonts w:cs="Arial"/>
          <w:szCs w:val="22"/>
        </w:rPr>
        <w:t xml:space="preserve"> of </w:t>
      </w:r>
      <w:r w:rsidRPr="0098016C">
        <w:rPr>
          <w:rFonts w:cs="Arial"/>
          <w:i/>
          <w:iCs/>
          <w:szCs w:val="22"/>
        </w:rPr>
        <w:t>SRS-</w:t>
      </w:r>
      <w:proofErr w:type="spellStart"/>
      <w:r w:rsidRPr="0098016C">
        <w:rPr>
          <w:rFonts w:cs="Arial"/>
          <w:i/>
          <w:iCs/>
          <w:szCs w:val="22"/>
        </w:rPr>
        <w:t>PosResource</w:t>
      </w:r>
      <w:proofErr w:type="spellEnd"/>
      <w:r>
        <w:rPr>
          <w:rFonts w:cs="Arial"/>
          <w:szCs w:val="22"/>
        </w:rPr>
        <w:t xml:space="preserve"> and </w:t>
      </w:r>
      <w:r w:rsidRPr="0098016C">
        <w:rPr>
          <w:rFonts w:cs="Arial"/>
          <w:i/>
          <w:iCs/>
          <w:szCs w:val="22"/>
        </w:rPr>
        <w:t>SRS-Resource</w:t>
      </w:r>
      <w:r>
        <w:rPr>
          <w:rFonts w:cs="Arial"/>
          <w:szCs w:val="22"/>
        </w:rPr>
        <w:t xml:space="preserve">, the UE is not expected to be configured with </w:t>
      </w:r>
      <w:r w:rsidRPr="0098016C">
        <w:rPr>
          <w:rFonts w:cs="Arial"/>
          <w:i/>
          <w:iCs/>
          <w:szCs w:val="22"/>
        </w:rPr>
        <w:t>SRS-Resource</w:t>
      </w:r>
      <w:r>
        <w:rPr>
          <w:rFonts w:cs="Arial"/>
          <w:i/>
          <w:iCs/>
          <w:szCs w:val="22"/>
        </w:rPr>
        <w:t xml:space="preserve"> </w:t>
      </w:r>
      <w:r>
        <w:rPr>
          <w:rFonts w:cs="Arial"/>
          <w:szCs w:val="22"/>
        </w:rPr>
        <w:t>on the symbol(s) of an SRS resource configured with</w:t>
      </w:r>
      <w:r w:rsidRPr="0098016C">
        <w:rPr>
          <w:rFonts w:cs="Arial"/>
          <w:szCs w:val="22"/>
        </w:rPr>
        <w:t xml:space="preserve"> </w:t>
      </w:r>
      <w:r w:rsidRPr="0098016C">
        <w:rPr>
          <w:rFonts w:cs="Arial"/>
          <w:i/>
          <w:iCs/>
          <w:szCs w:val="22"/>
        </w:rPr>
        <w:t>SRS-</w:t>
      </w:r>
      <w:proofErr w:type="spellStart"/>
      <w:r w:rsidRPr="0098016C">
        <w:rPr>
          <w:rFonts w:cs="Arial"/>
          <w:i/>
          <w:iCs/>
          <w:szCs w:val="22"/>
        </w:rPr>
        <w:t>PosResource</w:t>
      </w:r>
      <w:proofErr w:type="spellEnd"/>
      <w:r>
        <w:rPr>
          <w:rFonts w:cs="Arial"/>
          <w:szCs w:val="22"/>
        </w:rPr>
        <w:t xml:space="preserve"> including retuning time.</w:t>
      </w:r>
    </w:p>
    <w:p w14:paraId="5A945E19" w14:textId="77777777" w:rsidR="008C0366" w:rsidRDefault="008C0366" w:rsidP="008C0366">
      <w:pPr>
        <w:pStyle w:val="Heading3"/>
      </w:pPr>
      <w:r>
        <w:t>SRS frequency hopping window</w:t>
      </w:r>
    </w:p>
    <w:p w14:paraId="08EAD0C2" w14:textId="77777777" w:rsidR="008C0366" w:rsidRDefault="008C0366" w:rsidP="008C0366">
      <w:pPr>
        <w:spacing w:after="0"/>
        <w:rPr>
          <w:lang w:eastAsia="x-none"/>
        </w:rPr>
      </w:pPr>
      <w:r w:rsidRPr="00194F82">
        <w:rPr>
          <w:highlight w:val="green"/>
          <w:lang w:eastAsia="x-none"/>
        </w:rPr>
        <w:t>Agreement</w:t>
      </w:r>
    </w:p>
    <w:p w14:paraId="335756A1" w14:textId="77777777" w:rsidR="008C0366" w:rsidRDefault="008C0366" w:rsidP="008C0366">
      <w:pPr>
        <w:spacing w:after="0"/>
        <w:rPr>
          <w:lang w:eastAsia="x-none"/>
        </w:rPr>
      </w:pPr>
      <w:r>
        <w:rPr>
          <w:lang w:eastAsia="x-none"/>
        </w:rPr>
        <w:t xml:space="preserve">The </w:t>
      </w:r>
      <w:r w:rsidRPr="007E042C">
        <w:rPr>
          <w:lang w:eastAsia="x-none"/>
        </w:rPr>
        <w:t xml:space="preserve">UTW configuration applies to all SRS </w:t>
      </w:r>
      <w:r>
        <w:rPr>
          <w:lang w:eastAsia="x-none"/>
        </w:rPr>
        <w:t xml:space="preserve">for </w:t>
      </w:r>
      <w:r w:rsidRPr="007E042C">
        <w:rPr>
          <w:lang w:eastAsia="x-none"/>
        </w:rPr>
        <w:t>positioning with Tx hopping configurations in the serving cell</w:t>
      </w:r>
      <w:r>
        <w:rPr>
          <w:lang w:eastAsia="x-none"/>
        </w:rPr>
        <w:t>.</w:t>
      </w:r>
    </w:p>
    <w:p w14:paraId="38A32226" w14:textId="77777777" w:rsidR="008C0366" w:rsidRDefault="008C0366" w:rsidP="008C0366">
      <w:pPr>
        <w:spacing w:after="0"/>
        <w:rPr>
          <w:highlight w:val="green"/>
          <w:lang w:eastAsia="x-none"/>
        </w:rPr>
      </w:pPr>
    </w:p>
    <w:p w14:paraId="6561E677" w14:textId="77777777" w:rsidR="008C0366" w:rsidRDefault="008C0366" w:rsidP="008C0366">
      <w:pPr>
        <w:spacing w:after="0"/>
        <w:rPr>
          <w:lang w:eastAsia="x-none"/>
        </w:rPr>
      </w:pPr>
      <w:r w:rsidRPr="00194F82">
        <w:rPr>
          <w:highlight w:val="green"/>
          <w:lang w:eastAsia="x-none"/>
        </w:rPr>
        <w:t>Agreement</w:t>
      </w:r>
    </w:p>
    <w:p w14:paraId="77D35B30" w14:textId="77777777" w:rsidR="008C0366" w:rsidRPr="00AB6E52" w:rsidRDefault="008C0366" w:rsidP="008C0366">
      <w:pPr>
        <w:spacing w:after="0"/>
        <w:contextualSpacing/>
        <w:jc w:val="both"/>
        <w:rPr>
          <w:bCs/>
        </w:rPr>
      </w:pPr>
      <w:r w:rsidRPr="00AB6E52">
        <w:rPr>
          <w:bCs/>
        </w:rPr>
        <w:t>With regards to the configuration of the UTW:</w:t>
      </w:r>
    </w:p>
    <w:p w14:paraId="025E393A" w14:textId="77777777" w:rsidR="008C0366" w:rsidRPr="00AB6E52" w:rsidRDefault="008C0366" w:rsidP="008C0366">
      <w:pPr>
        <w:pStyle w:val="ListParagraph"/>
        <w:numPr>
          <w:ilvl w:val="0"/>
          <w:numId w:val="122"/>
        </w:numPr>
        <w:spacing w:after="0"/>
        <w:rPr>
          <w:bCs/>
        </w:rPr>
      </w:pPr>
      <w:r w:rsidRPr="00AB6E52">
        <w:rPr>
          <w:bCs/>
          <w:lang w:eastAsia="ja-JP"/>
        </w:rPr>
        <w:t xml:space="preserve">the window parameters for periodicity and starting slot offset have the same candidate values as the periodicity and starting slot offset parameters for the SRS for positioning in the IE </w:t>
      </w:r>
      <w:proofErr w:type="spellStart"/>
      <w:r w:rsidRPr="00AB6E52">
        <w:rPr>
          <w:bCs/>
          <w:i/>
          <w:iCs/>
        </w:rPr>
        <w:t>PeriodicityAndOffset</w:t>
      </w:r>
      <w:proofErr w:type="spellEnd"/>
      <w:r w:rsidRPr="00AB6E52">
        <w:rPr>
          <w:bCs/>
        </w:rPr>
        <w:t> </w:t>
      </w:r>
    </w:p>
    <w:p w14:paraId="73C6120D" w14:textId="77777777" w:rsidR="008C0366" w:rsidRPr="00AB6E52" w:rsidRDefault="008C0366" w:rsidP="008C0366">
      <w:pPr>
        <w:pStyle w:val="ListParagraph"/>
        <w:numPr>
          <w:ilvl w:val="0"/>
          <w:numId w:val="122"/>
        </w:numPr>
        <w:spacing w:after="0"/>
        <w:rPr>
          <w:bCs/>
        </w:rPr>
      </w:pPr>
      <w:r w:rsidRPr="00AB6E52">
        <w:rPr>
          <w:bCs/>
        </w:rPr>
        <w:t>the duration of the window in slot is {1,2,4,6} slots</w:t>
      </w:r>
    </w:p>
    <w:p w14:paraId="10AF6E78" w14:textId="77777777" w:rsidR="008C0366" w:rsidRDefault="008C0366" w:rsidP="008C0366"/>
    <w:p w14:paraId="183E782A" w14:textId="77777777" w:rsidR="004C574D" w:rsidRDefault="00A8187D" w:rsidP="008C0366">
      <w:r>
        <w:t xml:space="preserve">In the current </w:t>
      </w:r>
      <w:r w:rsidR="005F6085">
        <w:t xml:space="preserve">TS </w:t>
      </w:r>
      <w:r>
        <w:t>38.214, there is a terminology “cycle</w:t>
      </w:r>
      <w:r w:rsidR="00492C3C">
        <w:t>.</w:t>
      </w:r>
      <w:r>
        <w:t>”</w:t>
      </w:r>
      <w:r w:rsidR="00492C3C">
        <w:t xml:space="preserve"> The intention was to mention </w:t>
      </w:r>
      <w:r w:rsidR="00BD128F">
        <w:t xml:space="preserve">a time duration required for the </w:t>
      </w:r>
      <w:r w:rsidR="00BC3D22">
        <w:t>UE Tx frequency hopping from the first hop to the last hop.</w:t>
      </w:r>
      <w:r w:rsidR="00BD128F">
        <w:t xml:space="preserve"> The UE Tx frequency hopping is basically done within an SRS resource</w:t>
      </w:r>
      <w:r w:rsidR="00110566">
        <w:t xml:space="preserve"> for positioning, and each SRS resource </w:t>
      </w:r>
      <w:r w:rsidR="00C12D2F">
        <w:t xml:space="preserve">has a transmission occasion. </w:t>
      </w:r>
      <w:r w:rsidR="000F1850">
        <w:t xml:space="preserve">If one cycle of the transmit frequency hopping is unclear, </w:t>
      </w:r>
      <w:r w:rsidR="007F2DB7">
        <w:t>we propose a SRS transmission occasion for Tx frequency hopping, where th</w:t>
      </w:r>
      <w:r w:rsidR="004C574D">
        <w:t>e SRS transmission occasion can be across multiple slots.</w:t>
      </w:r>
    </w:p>
    <w:p w14:paraId="5A735720" w14:textId="1D552295" w:rsidR="001A3A08" w:rsidRPr="004A13F0" w:rsidRDefault="001A3A08" w:rsidP="008C0366">
      <w:r w:rsidRPr="00A032AA">
        <w:rPr>
          <w:b/>
          <w:bCs/>
        </w:rPr>
        <w:t>Proposa</w:t>
      </w:r>
      <w:r w:rsidR="00331EE6" w:rsidRPr="00A032AA">
        <w:rPr>
          <w:b/>
          <w:bCs/>
        </w:rPr>
        <w:t>l</w:t>
      </w:r>
      <w:r w:rsidRPr="00A032AA">
        <w:rPr>
          <w:b/>
          <w:bCs/>
        </w:rPr>
        <w:t xml:space="preserve"> </w:t>
      </w:r>
      <w:r w:rsidR="0073026F">
        <w:rPr>
          <w:b/>
          <w:bCs/>
        </w:rPr>
        <w:t>9</w:t>
      </w:r>
      <w:r w:rsidRPr="00A032AA">
        <w:rPr>
          <w:b/>
          <w:bCs/>
        </w:rPr>
        <w:t>:</w:t>
      </w:r>
      <w:r w:rsidR="00C96DAD">
        <w:rPr>
          <w:b/>
          <w:bCs/>
        </w:rPr>
        <w:t xml:space="preserve"> </w:t>
      </w:r>
      <w:r w:rsidR="00C96DAD" w:rsidRPr="00A032AA">
        <w:t xml:space="preserve">Support </w:t>
      </w:r>
      <w:r w:rsidR="001D3831" w:rsidRPr="00A032AA">
        <w:t>either Alt 1 or Alt 2 to resolve the ambiguity of terminology “cycle” of the transmit frequency hopping</w:t>
      </w:r>
    </w:p>
    <w:p w14:paraId="7020D062" w14:textId="34707CCE" w:rsidR="001A3A08" w:rsidRDefault="001A3A08" w:rsidP="00E91602">
      <w:pPr>
        <w:pStyle w:val="ListParagraph"/>
        <w:numPr>
          <w:ilvl w:val="0"/>
          <w:numId w:val="114"/>
        </w:numPr>
        <w:spacing w:after="0"/>
        <w:ind w:left="709"/>
      </w:pPr>
      <w:r>
        <w:t xml:space="preserve">Alt1: </w:t>
      </w:r>
      <w:r w:rsidR="004A13F0">
        <w:t>R</w:t>
      </w:r>
      <w:r w:rsidR="007900C3">
        <w:t xml:space="preserve">emove the relevant text </w:t>
      </w:r>
      <w:r w:rsidR="004A13F0">
        <w:t>as below</w:t>
      </w:r>
      <w:r w:rsidR="00F428F5">
        <w:t>, which</w:t>
      </w:r>
      <w:r w:rsidR="004A13F0">
        <w:t xml:space="preserve"> </w:t>
      </w:r>
      <w:r w:rsidR="007900C3">
        <w:t>is resolved by configuration.</w:t>
      </w:r>
    </w:p>
    <w:tbl>
      <w:tblPr>
        <w:tblStyle w:val="TableGrid"/>
        <w:tblW w:w="0" w:type="auto"/>
        <w:tblLook w:val="04A0" w:firstRow="1" w:lastRow="0" w:firstColumn="1" w:lastColumn="0" w:noHBand="0" w:noVBand="1"/>
      </w:tblPr>
      <w:tblGrid>
        <w:gridCol w:w="9962"/>
      </w:tblGrid>
      <w:tr w:rsidR="00CF3EED" w14:paraId="03087D33" w14:textId="77777777" w:rsidTr="00CF3EED">
        <w:tc>
          <w:tcPr>
            <w:tcW w:w="9962" w:type="dxa"/>
          </w:tcPr>
          <w:p w14:paraId="7371CAA1" w14:textId="77777777" w:rsidR="00CF3EED" w:rsidRPr="00C03E64" w:rsidRDefault="00CF3EED" w:rsidP="00CF3EED">
            <w:pPr>
              <w:pStyle w:val="Heading5"/>
              <w:numPr>
                <w:ilvl w:val="0"/>
                <w:numId w:val="0"/>
              </w:numPr>
              <w:tabs>
                <w:tab w:val="left" w:pos="284"/>
              </w:tabs>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.1</w:t>
            </w:r>
            <w:r w:rsidRPr="0048482F">
              <w:rPr>
                <w:color w:val="000000"/>
              </w:rPr>
              <w:tab/>
            </w:r>
            <w:r>
              <w:rPr>
                <w:color w:val="000000"/>
                <w:lang w:val="en-US"/>
              </w:rPr>
              <w:t>SRS frequency hopping for positioning</w:t>
            </w:r>
          </w:p>
          <w:p w14:paraId="6F7766F7" w14:textId="77777777" w:rsidR="00CF3EED" w:rsidRPr="00547DF8" w:rsidRDefault="00CF3EED" w:rsidP="00C078C6">
            <w:pPr>
              <w:spacing w:afterLines="50" w:after="120"/>
              <w:jc w:val="center"/>
              <w:rPr>
                <w:color w:val="000000" w:themeColor="text1"/>
              </w:rPr>
            </w:pPr>
            <w:r>
              <w:rPr>
                <w:color w:val="FF0000"/>
              </w:rPr>
              <w:t>&lt;omitted text&gt;</w:t>
            </w:r>
          </w:p>
          <w:p w14:paraId="68461BF5" w14:textId="5BC4F5C7" w:rsidR="00CF3EED" w:rsidRDefault="00CF3EED" w:rsidP="00C078C6">
            <w:pPr>
              <w:spacing w:after="0"/>
              <w:rPr>
                <w:lang w:val="en-US"/>
              </w:rPr>
            </w:pPr>
            <w:r w:rsidRPr="007B1BD4">
              <w:rPr>
                <w:lang w:val="en-US"/>
              </w:rPr>
              <w:t>The reduced capability UE may be configured, via [higher layer parameter], subject to UE capability, with an UL time window where the UE is not expected to transmit other signals/channels and is only expected to transmit the SRS for positioning using frequency hopping.</w:t>
            </w:r>
            <w:r>
              <w:rPr>
                <w:lang w:val="en-US"/>
              </w:rPr>
              <w:t xml:space="preserve"> </w:t>
            </w:r>
            <w:r w:rsidRPr="00A032AA">
              <w:rPr>
                <w:strike/>
                <w:color w:val="FF0000"/>
                <w:lang w:val="en-US"/>
              </w:rPr>
              <w:t xml:space="preserve">The UE is not expected to be configured with one </w:t>
            </w:r>
            <w:r w:rsidR="00E0553D" w:rsidRPr="00A032AA">
              <w:rPr>
                <w:strike/>
                <w:color w:val="FF0000"/>
                <w:lang w:val="en-US"/>
              </w:rPr>
              <w:t xml:space="preserve">[cycle] </w:t>
            </w:r>
            <w:r w:rsidRPr="00A032AA">
              <w:rPr>
                <w:strike/>
                <w:color w:val="FF0000"/>
                <w:lang w:val="en-US"/>
              </w:rPr>
              <w:t>of the transmit frequency hopping that is partially overlapped with the time window.</w:t>
            </w:r>
            <w:r w:rsidRPr="00A032AA">
              <w:rPr>
                <w:color w:val="FF0000"/>
                <w:lang w:val="en-US"/>
              </w:rPr>
              <w:t xml:space="preserve"> </w:t>
            </w:r>
          </w:p>
          <w:p w14:paraId="1F7C6A58" w14:textId="519DDE3E" w:rsidR="00E0553D" w:rsidRPr="00A032AA" w:rsidRDefault="00E0553D" w:rsidP="00A032AA">
            <w:pPr>
              <w:spacing w:afterLines="50" w:after="120"/>
              <w:jc w:val="center"/>
              <w:rPr>
                <w:color w:val="000000" w:themeColor="text1"/>
              </w:rPr>
            </w:pPr>
            <w:r>
              <w:rPr>
                <w:color w:val="FF0000"/>
              </w:rPr>
              <w:t>&lt;omitted text&gt;</w:t>
            </w:r>
          </w:p>
        </w:tc>
      </w:tr>
    </w:tbl>
    <w:p w14:paraId="4D22D351" w14:textId="42FB2C94" w:rsidR="00CF3EED" w:rsidRDefault="00A86C29" w:rsidP="00E91602">
      <w:pPr>
        <w:pStyle w:val="ListParagraph"/>
        <w:numPr>
          <w:ilvl w:val="0"/>
          <w:numId w:val="114"/>
        </w:numPr>
        <w:spacing w:before="240" w:after="0"/>
        <w:ind w:left="709"/>
      </w:pPr>
      <w:r>
        <w:t xml:space="preserve">Alt 2: </w:t>
      </w:r>
      <w:r w:rsidR="00E34BAC">
        <w:t>explicitly mention the window and transmit frequency hopping are not partially overlapped.</w:t>
      </w:r>
    </w:p>
    <w:tbl>
      <w:tblPr>
        <w:tblStyle w:val="TableGrid"/>
        <w:tblW w:w="0" w:type="auto"/>
        <w:tblLook w:val="04A0" w:firstRow="1" w:lastRow="0" w:firstColumn="1" w:lastColumn="0" w:noHBand="0" w:noVBand="1"/>
      </w:tblPr>
      <w:tblGrid>
        <w:gridCol w:w="9962"/>
      </w:tblGrid>
      <w:tr w:rsidR="00FA4067" w14:paraId="642FE778" w14:textId="77777777" w:rsidTr="00FA4067">
        <w:tc>
          <w:tcPr>
            <w:tcW w:w="9962" w:type="dxa"/>
          </w:tcPr>
          <w:p w14:paraId="5936F1B5" w14:textId="77777777" w:rsidR="00547DF8" w:rsidRPr="00C03E64" w:rsidRDefault="00547DF8" w:rsidP="00547DF8">
            <w:pPr>
              <w:pStyle w:val="Heading5"/>
              <w:numPr>
                <w:ilvl w:val="0"/>
                <w:numId w:val="0"/>
              </w:numPr>
              <w:tabs>
                <w:tab w:val="left" w:pos="284"/>
              </w:tabs>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.1</w:t>
            </w:r>
            <w:r w:rsidRPr="0048482F">
              <w:rPr>
                <w:color w:val="000000"/>
              </w:rPr>
              <w:tab/>
            </w:r>
            <w:r>
              <w:rPr>
                <w:color w:val="000000"/>
                <w:lang w:val="en-US"/>
              </w:rPr>
              <w:t>SRS frequency hopping for positioning</w:t>
            </w:r>
          </w:p>
          <w:p w14:paraId="4D79EFAA" w14:textId="685E2089" w:rsidR="00547DF8" w:rsidRPr="00547DF8" w:rsidRDefault="00547DF8" w:rsidP="00547DF8">
            <w:pPr>
              <w:spacing w:afterLines="50" w:after="120"/>
              <w:jc w:val="center"/>
              <w:rPr>
                <w:color w:val="000000" w:themeColor="text1"/>
              </w:rPr>
            </w:pPr>
            <w:r>
              <w:rPr>
                <w:color w:val="FF0000"/>
              </w:rPr>
              <w:t>&lt;omitted text&gt;</w:t>
            </w:r>
          </w:p>
          <w:p w14:paraId="197AB859" w14:textId="2758FDF7" w:rsidR="00FA4067" w:rsidRPr="00A032AA" w:rsidRDefault="00FA4067" w:rsidP="00C078C6">
            <w:pPr>
              <w:spacing w:after="0"/>
              <w:rPr>
                <w:strike/>
                <w:color w:val="C00000"/>
                <w:lang w:val="en-US"/>
              </w:rPr>
            </w:pPr>
            <w:r w:rsidRPr="007B1BD4">
              <w:rPr>
                <w:lang w:val="en-US"/>
              </w:rPr>
              <w:t>The reduced capability UE may be configured, via [higher layer parameter], subject to UE capability, with an UL time window where the UE is not expected to transmit other signals/channels and is only expected to transmit the SRS for positioning using frequency hopping</w:t>
            </w:r>
            <w:r w:rsidR="00FE0BA6" w:rsidRPr="00A032AA">
              <w:rPr>
                <w:color w:val="C00000"/>
                <w:lang w:val="en-US"/>
              </w:rPr>
              <w:t xml:space="preserve">, </w:t>
            </w:r>
            <w:r w:rsidR="00FE0BA6" w:rsidRPr="00A032AA">
              <w:rPr>
                <w:color w:val="FF0000"/>
                <w:lang w:val="en-US"/>
              </w:rPr>
              <w:t>where</w:t>
            </w:r>
            <w:r w:rsidR="009F6E71" w:rsidRPr="00A032AA">
              <w:rPr>
                <w:color w:val="FF0000"/>
                <w:lang w:val="en-US"/>
              </w:rPr>
              <w:t xml:space="preserve"> </w:t>
            </w:r>
            <w:r w:rsidR="00FE0BA6" w:rsidRPr="00A032AA">
              <w:rPr>
                <w:color w:val="FF0000"/>
                <w:lang w:val="en-US"/>
              </w:rPr>
              <w:t>t</w:t>
            </w:r>
            <w:r w:rsidR="009F6E71" w:rsidRPr="00A032AA">
              <w:rPr>
                <w:color w:val="FF0000"/>
                <w:lang w:val="en-US"/>
              </w:rPr>
              <w:t xml:space="preserve">he window is not partially overlapped with </w:t>
            </w:r>
            <w:r w:rsidR="0061713D" w:rsidRPr="00A032AA">
              <w:rPr>
                <w:color w:val="FF0000"/>
                <w:lang w:val="en-US"/>
              </w:rPr>
              <w:t xml:space="preserve">the transmit frequency hopping </w:t>
            </w:r>
            <w:r w:rsidR="004B37C1" w:rsidRPr="00A032AA">
              <w:rPr>
                <w:color w:val="FF0000"/>
                <w:lang w:val="en-US"/>
              </w:rPr>
              <w:t>of</w:t>
            </w:r>
            <w:r w:rsidR="00D03FC2" w:rsidRPr="00A032AA">
              <w:rPr>
                <w:color w:val="FF0000"/>
                <w:lang w:val="en-US"/>
              </w:rPr>
              <w:t xml:space="preserve"> an SRS resource</w:t>
            </w:r>
            <w:r w:rsidR="00FE0BA6" w:rsidRPr="00A032AA">
              <w:rPr>
                <w:color w:val="FF0000"/>
                <w:lang w:val="en-US"/>
              </w:rPr>
              <w:t>.</w:t>
            </w:r>
            <w:r w:rsidRPr="00A032AA">
              <w:rPr>
                <w:color w:val="FF0000"/>
                <w:lang w:val="en-US"/>
              </w:rPr>
              <w:t xml:space="preserve"> </w:t>
            </w:r>
            <w:r w:rsidRPr="00A032AA">
              <w:rPr>
                <w:strike/>
                <w:color w:val="FF0000"/>
                <w:lang w:val="en-US"/>
              </w:rPr>
              <w:t xml:space="preserve">The UE is not expected to be configured with one </w:t>
            </w:r>
            <w:r w:rsidR="00A86C29" w:rsidRPr="00A032AA">
              <w:rPr>
                <w:strike/>
                <w:color w:val="FF0000"/>
                <w:lang w:val="en-US"/>
              </w:rPr>
              <w:t xml:space="preserve">[cycle] </w:t>
            </w:r>
            <w:r w:rsidRPr="00A032AA">
              <w:rPr>
                <w:strike/>
                <w:color w:val="FF0000"/>
                <w:lang w:val="en-US"/>
              </w:rPr>
              <w:t xml:space="preserve">of the transmit frequency hopping that is partially overlapped with the time window. </w:t>
            </w:r>
          </w:p>
          <w:p w14:paraId="69079D71" w14:textId="0E71188A" w:rsidR="008457D1" w:rsidRPr="00A032AA" w:rsidRDefault="008457D1" w:rsidP="00A032AA">
            <w:pPr>
              <w:spacing w:afterLines="50" w:after="120"/>
              <w:jc w:val="center"/>
              <w:rPr>
                <w:color w:val="000000" w:themeColor="text1"/>
              </w:rPr>
            </w:pPr>
            <w:r>
              <w:rPr>
                <w:color w:val="FF0000"/>
              </w:rPr>
              <w:t>&lt;omitted text&gt;</w:t>
            </w:r>
          </w:p>
        </w:tc>
      </w:tr>
    </w:tbl>
    <w:p w14:paraId="6638D607" w14:textId="77777777" w:rsidR="008C0366" w:rsidRDefault="008C0366" w:rsidP="003723F6">
      <w:pPr>
        <w:rPr>
          <w:rFonts w:cs="Arial"/>
          <w:szCs w:val="22"/>
        </w:rPr>
      </w:pPr>
    </w:p>
    <w:p w14:paraId="581AB5AA" w14:textId="77F81964" w:rsidR="00AD17E5" w:rsidRDefault="00F076ED" w:rsidP="00AD17E5">
      <w:pPr>
        <w:pStyle w:val="Heading3"/>
      </w:pPr>
      <w:r>
        <w:t xml:space="preserve">Measurement </w:t>
      </w:r>
      <w:r w:rsidR="001C4302">
        <w:t>and</w:t>
      </w:r>
      <w:r>
        <w:t xml:space="preserve"> reporting for UL SRS frequency hopping</w:t>
      </w:r>
      <w:r w:rsidR="00AD17E5">
        <w:t xml:space="preserve"> </w:t>
      </w:r>
    </w:p>
    <w:p w14:paraId="322879C4" w14:textId="5ABFCDBF" w:rsidR="00AD17E5" w:rsidRDefault="00AE0832" w:rsidP="003723F6">
      <w:pPr>
        <w:rPr>
          <w:rFonts w:cs="Arial"/>
          <w:szCs w:val="22"/>
        </w:rPr>
      </w:pPr>
      <w:r>
        <w:rPr>
          <w:rFonts w:cs="Arial"/>
          <w:szCs w:val="22"/>
        </w:rPr>
        <w:t xml:space="preserve">The UE will transmit positioning SRS </w:t>
      </w:r>
      <w:r w:rsidR="004F6CF0">
        <w:rPr>
          <w:rFonts w:cs="Arial"/>
          <w:szCs w:val="22"/>
        </w:rPr>
        <w:t xml:space="preserve">as configured for the SRS frequency hopping. </w:t>
      </w:r>
      <w:r w:rsidR="007C20DC">
        <w:rPr>
          <w:rFonts w:cs="Arial"/>
          <w:szCs w:val="22"/>
        </w:rPr>
        <w:t>Depending on the priority on SRS transmission compared to other signals and channels</w:t>
      </w:r>
      <w:r w:rsidR="00E754DE">
        <w:rPr>
          <w:rFonts w:cs="Arial"/>
          <w:szCs w:val="22"/>
        </w:rPr>
        <w:t>, the UE</w:t>
      </w:r>
      <w:r w:rsidR="0053489E">
        <w:rPr>
          <w:rFonts w:cs="Arial"/>
          <w:szCs w:val="22"/>
        </w:rPr>
        <w:t xml:space="preserve"> may </w:t>
      </w:r>
      <w:r w:rsidR="00ED726F">
        <w:rPr>
          <w:rFonts w:cs="Arial"/>
          <w:szCs w:val="22"/>
        </w:rPr>
        <w:t>not transmit a specific frequency hop in the absence of the time window for frequency hopping.</w:t>
      </w:r>
      <w:r w:rsidR="00721313">
        <w:rPr>
          <w:rFonts w:cs="Arial"/>
          <w:szCs w:val="22"/>
        </w:rPr>
        <w:t xml:space="preserve"> Thus, </w:t>
      </w:r>
      <w:r w:rsidR="00F2753D">
        <w:rPr>
          <w:rFonts w:cs="Arial"/>
          <w:szCs w:val="22"/>
        </w:rPr>
        <w:t xml:space="preserve">it would be difficult for the serving and </w:t>
      </w:r>
      <w:proofErr w:type="spellStart"/>
      <w:r w:rsidR="00F2753D">
        <w:rPr>
          <w:rFonts w:cs="Arial"/>
          <w:szCs w:val="22"/>
        </w:rPr>
        <w:t>neighboring</w:t>
      </w:r>
      <w:proofErr w:type="spellEnd"/>
      <w:r w:rsidR="00F2753D">
        <w:rPr>
          <w:rFonts w:cs="Arial"/>
          <w:szCs w:val="22"/>
        </w:rPr>
        <w:t xml:space="preserve"> cells to perform </w:t>
      </w:r>
      <w:r w:rsidR="00ED1B55">
        <w:rPr>
          <w:rFonts w:cs="Arial"/>
          <w:szCs w:val="22"/>
        </w:rPr>
        <w:lastRenderedPageBreak/>
        <w:t xml:space="preserve">measurements from </w:t>
      </w:r>
      <w:r w:rsidR="00F2753D">
        <w:rPr>
          <w:rFonts w:cs="Arial"/>
          <w:szCs w:val="22"/>
        </w:rPr>
        <w:t>all</w:t>
      </w:r>
      <w:r w:rsidR="00ED1B55">
        <w:rPr>
          <w:rFonts w:cs="Arial"/>
          <w:szCs w:val="22"/>
        </w:rPr>
        <w:t xml:space="preserve"> the configured</w:t>
      </w:r>
      <w:r w:rsidR="00F2753D">
        <w:rPr>
          <w:rFonts w:cs="Arial"/>
          <w:szCs w:val="22"/>
        </w:rPr>
        <w:t xml:space="preserve"> UL SRS frequency hops. Thus, t</w:t>
      </w:r>
      <w:r w:rsidR="006B763D">
        <w:rPr>
          <w:rFonts w:cs="Arial"/>
          <w:szCs w:val="22"/>
        </w:rPr>
        <w:t xml:space="preserve">he gNB </w:t>
      </w:r>
      <w:r w:rsidR="008562C9">
        <w:rPr>
          <w:rFonts w:cs="Arial"/>
          <w:szCs w:val="22"/>
        </w:rPr>
        <w:t>needs to</w:t>
      </w:r>
      <w:r w:rsidR="00E564B9">
        <w:rPr>
          <w:rFonts w:cs="Arial"/>
          <w:szCs w:val="22"/>
        </w:rPr>
        <w:t xml:space="preserve"> report information on the UL SRS frequency hop(s)</w:t>
      </w:r>
      <w:r w:rsidR="002056F7">
        <w:rPr>
          <w:rFonts w:cs="Arial"/>
          <w:szCs w:val="22"/>
        </w:rPr>
        <w:t xml:space="preserve"> used to obtain a UL positioning measurement,</w:t>
      </w:r>
      <w:r w:rsidR="00E564B9">
        <w:rPr>
          <w:rFonts w:cs="Arial"/>
          <w:szCs w:val="22"/>
        </w:rPr>
        <w:t xml:space="preserve"> when it reports the UL positioning measurement</w:t>
      </w:r>
      <w:r w:rsidR="003807AF">
        <w:rPr>
          <w:rFonts w:cs="Arial"/>
          <w:szCs w:val="22"/>
        </w:rPr>
        <w:t>.</w:t>
      </w:r>
    </w:p>
    <w:p w14:paraId="3343C9EB" w14:textId="2769B1D3" w:rsidR="008D7035" w:rsidRDefault="008D7035" w:rsidP="005E5CAE">
      <w:pPr>
        <w:rPr>
          <w:bCs/>
          <w:lang w:eastAsia="ja-JP"/>
        </w:rPr>
      </w:pPr>
      <w:r>
        <w:rPr>
          <w:bCs/>
          <w:lang w:eastAsia="ja-JP"/>
        </w:rPr>
        <w:t>Without any information on the used hop of the measurement, the performance is not guaranteed from the</w:t>
      </w:r>
      <w:r w:rsidR="005E5CAE">
        <w:rPr>
          <w:bCs/>
          <w:lang w:eastAsia="ja-JP"/>
        </w:rPr>
        <w:t xml:space="preserve"> UL Tx</w:t>
      </w:r>
      <w:r>
        <w:rPr>
          <w:bCs/>
          <w:lang w:eastAsia="ja-JP"/>
        </w:rPr>
        <w:t xml:space="preserve"> frequency hopping feature. For example, the </w:t>
      </w:r>
      <w:r w:rsidR="005E5CAE">
        <w:rPr>
          <w:bCs/>
          <w:lang w:eastAsia="ja-JP"/>
        </w:rPr>
        <w:t>gNB</w:t>
      </w:r>
      <w:r>
        <w:rPr>
          <w:bCs/>
          <w:lang w:eastAsia="ja-JP"/>
        </w:rPr>
        <w:t xml:space="preserve"> may </w:t>
      </w:r>
      <w:r w:rsidR="005E5CAE">
        <w:rPr>
          <w:bCs/>
          <w:lang w:eastAsia="ja-JP"/>
        </w:rPr>
        <w:t>provide</w:t>
      </w:r>
      <w:r>
        <w:rPr>
          <w:bCs/>
          <w:lang w:eastAsia="ja-JP"/>
        </w:rPr>
        <w:t xml:space="preserve"> multiple timing measurements </w:t>
      </w:r>
      <w:r w:rsidR="005E5CAE">
        <w:rPr>
          <w:bCs/>
          <w:lang w:eastAsia="ja-JP"/>
        </w:rPr>
        <w:t xml:space="preserve">measured from </w:t>
      </w:r>
      <w:r>
        <w:rPr>
          <w:bCs/>
          <w:lang w:eastAsia="ja-JP"/>
        </w:rPr>
        <w:t>different number of hops. T</w:t>
      </w:r>
      <w:r w:rsidRPr="00C13493">
        <w:rPr>
          <w:bCs/>
          <w:lang w:eastAsia="ja-JP"/>
        </w:rPr>
        <w:t xml:space="preserve">he spec should support reporting hop information so that The LMF </w:t>
      </w:r>
      <w:r>
        <w:rPr>
          <w:bCs/>
          <w:lang w:eastAsia="ja-JP"/>
        </w:rPr>
        <w:t>can</w:t>
      </w:r>
      <w:r w:rsidRPr="00C13493">
        <w:rPr>
          <w:bCs/>
          <w:lang w:eastAsia="ja-JP"/>
        </w:rPr>
        <w:t xml:space="preserve"> select measurements</w:t>
      </w:r>
      <w:r>
        <w:rPr>
          <w:bCs/>
          <w:lang w:eastAsia="ja-JP"/>
        </w:rPr>
        <w:t xml:space="preserve"> to run a location estimation algorithm</w:t>
      </w:r>
      <w:r w:rsidRPr="00C13493">
        <w:rPr>
          <w:bCs/>
          <w:lang w:eastAsia="ja-JP"/>
        </w:rPr>
        <w:t>.</w:t>
      </w:r>
    </w:p>
    <w:p w14:paraId="21978331" w14:textId="59924D1B" w:rsidR="00843D19" w:rsidRDefault="00F14A66" w:rsidP="00436AF4">
      <w:pPr>
        <w:spacing w:after="0"/>
        <w:rPr>
          <w:rFonts w:cs="Arial"/>
          <w:szCs w:val="22"/>
        </w:rPr>
      </w:pPr>
      <w:r w:rsidRPr="00F14A66">
        <w:rPr>
          <w:rFonts w:cs="Arial"/>
          <w:b/>
          <w:bCs/>
          <w:szCs w:val="22"/>
        </w:rPr>
        <w:t xml:space="preserve">Proposal </w:t>
      </w:r>
      <w:r w:rsidR="0073026F">
        <w:rPr>
          <w:rFonts w:cs="Arial"/>
          <w:b/>
          <w:bCs/>
          <w:szCs w:val="22"/>
        </w:rPr>
        <w:t>10</w:t>
      </w:r>
      <w:r>
        <w:rPr>
          <w:rFonts w:cs="Arial"/>
          <w:szCs w:val="22"/>
        </w:rPr>
        <w:t xml:space="preserve">: </w:t>
      </w:r>
      <w:r w:rsidR="004B386E">
        <w:rPr>
          <w:rFonts w:cs="Arial"/>
          <w:szCs w:val="22"/>
        </w:rPr>
        <w:t xml:space="preserve">Support </w:t>
      </w:r>
      <w:r w:rsidR="00843D19">
        <w:rPr>
          <w:rFonts w:cs="Arial"/>
          <w:szCs w:val="22"/>
        </w:rPr>
        <w:t>at least one of the following feature</w:t>
      </w:r>
      <w:r w:rsidR="00796BBF">
        <w:rPr>
          <w:rFonts w:cs="Arial"/>
          <w:szCs w:val="22"/>
        </w:rPr>
        <w:t>s</w:t>
      </w:r>
      <w:r w:rsidR="00843D19">
        <w:rPr>
          <w:rFonts w:cs="Arial"/>
          <w:szCs w:val="22"/>
        </w:rPr>
        <w:t>:</w:t>
      </w:r>
    </w:p>
    <w:p w14:paraId="36A0B48E" w14:textId="51F48EB3" w:rsidR="00C76C53" w:rsidRDefault="00CF0768" w:rsidP="00843D19">
      <w:pPr>
        <w:pStyle w:val="ListParagraph"/>
        <w:numPr>
          <w:ilvl w:val="0"/>
          <w:numId w:val="114"/>
        </w:numPr>
        <w:ind w:left="567"/>
        <w:rPr>
          <w:rFonts w:cs="Arial"/>
          <w:szCs w:val="22"/>
        </w:rPr>
      </w:pPr>
      <w:r>
        <w:rPr>
          <w:rFonts w:cs="Arial"/>
          <w:szCs w:val="22"/>
        </w:rPr>
        <w:t xml:space="preserve">Alt.1: </w:t>
      </w:r>
      <w:r w:rsidR="00843D19">
        <w:rPr>
          <w:rFonts w:cs="Arial"/>
          <w:szCs w:val="22"/>
        </w:rPr>
        <w:t xml:space="preserve">The gNB </w:t>
      </w:r>
      <w:r w:rsidR="00137AEB">
        <w:rPr>
          <w:rFonts w:cs="Arial"/>
          <w:szCs w:val="22"/>
        </w:rPr>
        <w:t xml:space="preserve">explicitly </w:t>
      </w:r>
      <w:r w:rsidR="00F14A66" w:rsidRPr="00843D19">
        <w:rPr>
          <w:rFonts w:cs="Arial"/>
          <w:szCs w:val="22"/>
        </w:rPr>
        <w:t>indicate</w:t>
      </w:r>
      <w:r w:rsidR="00843D19">
        <w:rPr>
          <w:rFonts w:cs="Arial"/>
          <w:szCs w:val="22"/>
        </w:rPr>
        <w:t>s</w:t>
      </w:r>
      <w:r w:rsidR="00F14A66" w:rsidRPr="00843D19">
        <w:rPr>
          <w:rFonts w:cs="Arial"/>
          <w:szCs w:val="22"/>
        </w:rPr>
        <w:t xml:space="preserve"> </w:t>
      </w:r>
      <w:r w:rsidR="00137AEB">
        <w:rPr>
          <w:rFonts w:cs="Arial"/>
          <w:szCs w:val="22"/>
        </w:rPr>
        <w:t>frequency hops used for a reported positioning measurement.</w:t>
      </w:r>
      <w:r w:rsidR="00F14A66" w:rsidRPr="00843D19">
        <w:rPr>
          <w:rFonts w:cs="Arial"/>
          <w:szCs w:val="22"/>
        </w:rPr>
        <w:t xml:space="preserve"> </w:t>
      </w:r>
    </w:p>
    <w:p w14:paraId="33823A60" w14:textId="630E3A3A" w:rsidR="00843D19" w:rsidRPr="00843D19" w:rsidRDefault="00CF0768" w:rsidP="00843D19">
      <w:pPr>
        <w:pStyle w:val="ListParagraph"/>
        <w:numPr>
          <w:ilvl w:val="0"/>
          <w:numId w:val="114"/>
        </w:numPr>
        <w:ind w:left="567"/>
        <w:rPr>
          <w:rFonts w:cs="Arial"/>
          <w:szCs w:val="22"/>
        </w:rPr>
      </w:pPr>
      <w:r>
        <w:rPr>
          <w:rFonts w:cs="Arial"/>
          <w:szCs w:val="22"/>
        </w:rPr>
        <w:t xml:space="preserve">Alt 2: </w:t>
      </w:r>
      <w:r w:rsidR="00843D19">
        <w:rPr>
          <w:rFonts w:cs="Arial"/>
          <w:szCs w:val="22"/>
        </w:rPr>
        <w:t xml:space="preserve">The gNB </w:t>
      </w:r>
      <w:r w:rsidR="00843D19" w:rsidRPr="00843D19">
        <w:rPr>
          <w:rFonts w:cs="Arial"/>
          <w:szCs w:val="22"/>
        </w:rPr>
        <w:t>indicate</w:t>
      </w:r>
      <w:r w:rsidR="00843D19">
        <w:rPr>
          <w:rFonts w:cs="Arial"/>
          <w:szCs w:val="22"/>
        </w:rPr>
        <w:t>s</w:t>
      </w:r>
      <w:r w:rsidR="00843D19" w:rsidRPr="00843D19">
        <w:rPr>
          <w:rFonts w:cs="Arial"/>
          <w:szCs w:val="22"/>
        </w:rPr>
        <w:t xml:space="preserve"> </w:t>
      </w:r>
      <w:r w:rsidR="00137AEB">
        <w:rPr>
          <w:rFonts w:cs="Arial"/>
          <w:szCs w:val="22"/>
        </w:rPr>
        <w:t xml:space="preserve">if the reported positioning measurement is </w:t>
      </w:r>
      <w:r w:rsidR="00E34C54">
        <w:rPr>
          <w:rFonts w:cs="Arial"/>
          <w:szCs w:val="22"/>
        </w:rPr>
        <w:t>from a single hop or multiple hops.</w:t>
      </w:r>
      <w:r w:rsidR="00843D19" w:rsidRPr="00843D19">
        <w:rPr>
          <w:rFonts w:cs="Arial"/>
          <w:szCs w:val="22"/>
        </w:rPr>
        <w:t xml:space="preserve"> </w:t>
      </w:r>
    </w:p>
    <w:p w14:paraId="652BB641" w14:textId="19B5B2F4" w:rsidR="00843D19" w:rsidRPr="00CF0768" w:rsidRDefault="005B1321" w:rsidP="00CF0768">
      <w:pPr>
        <w:rPr>
          <w:rFonts w:cs="Arial"/>
          <w:szCs w:val="22"/>
        </w:rPr>
      </w:pPr>
      <w:r>
        <w:rPr>
          <w:rFonts w:cs="Arial"/>
          <w:szCs w:val="22"/>
        </w:rPr>
        <w:t>From our side, Alt 2 is the minimum information that the LMF needs.</w:t>
      </w:r>
    </w:p>
    <w:p w14:paraId="269E8807" w14:textId="37F60A24" w:rsidR="005C0633" w:rsidRDefault="00D56D89" w:rsidP="005C0633">
      <w:pPr>
        <w:pStyle w:val="Heading3"/>
      </w:pPr>
      <w:r>
        <w:t>SRS frequency hop</w:t>
      </w:r>
      <w:r w:rsidR="00037CCA">
        <w:t xml:space="preserve"> with Tx timing change</w:t>
      </w:r>
    </w:p>
    <w:p w14:paraId="04FEC654" w14:textId="5E01ACB1" w:rsidR="005B09B5" w:rsidRDefault="005B09B5" w:rsidP="003723F6">
      <w:pPr>
        <w:rPr>
          <w:rFonts w:cs="Arial"/>
          <w:szCs w:val="22"/>
        </w:rPr>
      </w:pPr>
      <w:r w:rsidRPr="005B09B5">
        <w:rPr>
          <w:rFonts w:cs="Arial"/>
          <w:szCs w:val="22"/>
        </w:rPr>
        <w:t>In NR system, the UE can perform autonomous TA (Timing Advance) adjustment without indication from the network. A downlink reception reference timing can be fluctuated, and it leads fluctuation of the UL transmission timing. The intention of this behavior is to guarantee the arrival timing of the UL signals are consistent at the gNB. It is useful for data communications as it may contribute to interference avoidance, but it would be problematic for the frequency hopping of SRS transmission for positioning. To combine the received SRSs from multiple UL frequency hops, the UL SRS transmission timing should not be fluctuated. If not, the measurement accuracy from the combined SRS may not be guaranteed, as the different SRS transmission timing of each hop is not known to the gNB.</w:t>
      </w:r>
    </w:p>
    <w:p w14:paraId="5D67927A" w14:textId="13A336D3" w:rsidR="00FC309A" w:rsidRDefault="00C623B0" w:rsidP="00A032AA">
      <w:pPr>
        <w:spacing w:after="0"/>
        <w:rPr>
          <w:rFonts w:cs="Arial"/>
          <w:szCs w:val="22"/>
        </w:rPr>
      </w:pPr>
      <w:r w:rsidRPr="00A032AA">
        <w:rPr>
          <w:rFonts w:cs="Arial"/>
          <w:b/>
          <w:bCs/>
          <w:szCs w:val="22"/>
        </w:rPr>
        <w:t xml:space="preserve">Proposal </w:t>
      </w:r>
      <w:r w:rsidR="0073026F">
        <w:rPr>
          <w:rFonts w:cs="Arial"/>
          <w:b/>
          <w:bCs/>
          <w:szCs w:val="22"/>
        </w:rPr>
        <w:t>11</w:t>
      </w:r>
      <w:r w:rsidRPr="00A032AA">
        <w:rPr>
          <w:rFonts w:cs="Arial"/>
          <w:b/>
          <w:bCs/>
          <w:szCs w:val="22"/>
        </w:rPr>
        <w:t>:</w:t>
      </w:r>
      <w:r>
        <w:rPr>
          <w:rFonts w:cs="Arial"/>
          <w:szCs w:val="22"/>
        </w:rPr>
        <w:t xml:space="preserve"> </w:t>
      </w:r>
      <w:r w:rsidR="00AA6C10">
        <w:rPr>
          <w:rFonts w:cs="Arial"/>
          <w:szCs w:val="22"/>
        </w:rPr>
        <w:t>If the UE</w:t>
      </w:r>
      <w:r w:rsidR="00726FD0">
        <w:rPr>
          <w:rFonts w:cs="Arial"/>
          <w:szCs w:val="22"/>
        </w:rPr>
        <w:t xml:space="preserve"> Tx timing is changed </w:t>
      </w:r>
      <w:r w:rsidR="005E7475">
        <w:rPr>
          <w:rFonts w:cs="Arial"/>
          <w:szCs w:val="22"/>
        </w:rPr>
        <w:t xml:space="preserve">while performing Tx frequency hopping </w:t>
      </w:r>
      <w:r w:rsidR="00410875">
        <w:rPr>
          <w:rFonts w:cs="Arial"/>
          <w:szCs w:val="22"/>
        </w:rPr>
        <w:t>in the same</w:t>
      </w:r>
      <w:r w:rsidR="00E408DF">
        <w:rPr>
          <w:rFonts w:cs="Arial"/>
          <w:szCs w:val="22"/>
        </w:rPr>
        <w:t xml:space="preserve"> SRS Tx hopping cycle</w:t>
      </w:r>
      <w:r w:rsidR="00E56919">
        <w:rPr>
          <w:rFonts w:cs="Arial"/>
          <w:szCs w:val="22"/>
        </w:rPr>
        <w:t>/occasion</w:t>
      </w:r>
      <w:r w:rsidR="009F4D50">
        <w:rPr>
          <w:rFonts w:cs="Arial"/>
          <w:szCs w:val="22"/>
        </w:rPr>
        <w:t>,</w:t>
      </w:r>
      <w:r w:rsidR="00AF0083">
        <w:rPr>
          <w:rFonts w:cs="Arial"/>
          <w:szCs w:val="22"/>
        </w:rPr>
        <w:t xml:space="preserve"> </w:t>
      </w:r>
      <w:r w:rsidR="00FC309A">
        <w:rPr>
          <w:rFonts w:cs="Arial"/>
          <w:szCs w:val="22"/>
        </w:rPr>
        <w:t xml:space="preserve">RAN1 supports </w:t>
      </w:r>
      <w:r w:rsidR="00AF0083" w:rsidRPr="00A032AA">
        <w:rPr>
          <w:rFonts w:cs="Arial"/>
          <w:szCs w:val="22"/>
        </w:rPr>
        <w:t>either one</w:t>
      </w:r>
      <w:r w:rsidR="00AF0083">
        <w:rPr>
          <w:rFonts w:cs="Arial"/>
          <w:szCs w:val="22"/>
        </w:rPr>
        <w:t xml:space="preserve"> of the </w:t>
      </w:r>
      <w:r w:rsidR="00FC309A">
        <w:rPr>
          <w:rFonts w:cs="Arial"/>
          <w:szCs w:val="22"/>
        </w:rPr>
        <w:t>following alternatives:</w:t>
      </w:r>
    </w:p>
    <w:p w14:paraId="6F7CCD33" w14:textId="64E8F170" w:rsidR="00C623B0" w:rsidRDefault="00FC309A" w:rsidP="00FC309A">
      <w:pPr>
        <w:pStyle w:val="ListParagraph"/>
        <w:numPr>
          <w:ilvl w:val="0"/>
          <w:numId w:val="114"/>
        </w:numPr>
        <w:ind w:left="567"/>
        <w:rPr>
          <w:rFonts w:cs="Arial"/>
          <w:szCs w:val="22"/>
        </w:rPr>
      </w:pPr>
      <w:r>
        <w:rPr>
          <w:rFonts w:cs="Arial"/>
          <w:szCs w:val="22"/>
        </w:rPr>
        <w:t>Alt 1: T</w:t>
      </w:r>
      <w:r w:rsidR="009F4D50" w:rsidRPr="00FC309A">
        <w:rPr>
          <w:rFonts w:cs="Arial"/>
          <w:szCs w:val="22"/>
        </w:rPr>
        <w:t xml:space="preserve">he UE </w:t>
      </w:r>
      <w:r w:rsidR="005D5952" w:rsidRPr="00FC309A">
        <w:rPr>
          <w:rFonts w:cs="Arial"/>
          <w:szCs w:val="22"/>
        </w:rPr>
        <w:t xml:space="preserve">drops the </w:t>
      </w:r>
      <w:r w:rsidR="00421A35" w:rsidRPr="00FC309A">
        <w:rPr>
          <w:rFonts w:cs="Arial"/>
          <w:szCs w:val="22"/>
        </w:rPr>
        <w:t>remaining hops</w:t>
      </w:r>
      <w:r w:rsidR="006D1F8C" w:rsidRPr="00FC309A">
        <w:rPr>
          <w:rFonts w:cs="Arial"/>
          <w:szCs w:val="22"/>
        </w:rPr>
        <w:t xml:space="preserve"> of SRS </w:t>
      </w:r>
      <w:r w:rsidR="00F53642" w:rsidRPr="00FC309A">
        <w:rPr>
          <w:rFonts w:cs="Arial"/>
          <w:szCs w:val="22"/>
        </w:rPr>
        <w:t>transmission.</w:t>
      </w:r>
    </w:p>
    <w:p w14:paraId="77F78EC2" w14:textId="47BE7DAF" w:rsidR="00FC309A" w:rsidRDefault="00FC309A" w:rsidP="00A032AA">
      <w:pPr>
        <w:pStyle w:val="ListParagraph"/>
        <w:numPr>
          <w:ilvl w:val="0"/>
          <w:numId w:val="114"/>
        </w:numPr>
        <w:ind w:left="567"/>
        <w:rPr>
          <w:rFonts w:cs="Arial"/>
          <w:szCs w:val="22"/>
        </w:rPr>
      </w:pPr>
      <w:r>
        <w:rPr>
          <w:rFonts w:cs="Arial"/>
          <w:szCs w:val="22"/>
        </w:rPr>
        <w:t xml:space="preserve">Alt </w:t>
      </w:r>
      <w:r w:rsidR="000C61FB">
        <w:rPr>
          <w:rFonts w:cs="Arial"/>
          <w:szCs w:val="22"/>
        </w:rPr>
        <w:t>2</w:t>
      </w:r>
      <w:r>
        <w:rPr>
          <w:rFonts w:cs="Arial"/>
          <w:szCs w:val="22"/>
        </w:rPr>
        <w:t>: T</w:t>
      </w:r>
      <w:r w:rsidRPr="00FC309A">
        <w:rPr>
          <w:rFonts w:cs="Arial"/>
          <w:szCs w:val="22"/>
        </w:rPr>
        <w:t xml:space="preserve">he UE </w:t>
      </w:r>
      <w:r w:rsidR="000C61FB">
        <w:rPr>
          <w:rFonts w:cs="Arial"/>
          <w:szCs w:val="22"/>
        </w:rPr>
        <w:t>does not drop</w:t>
      </w:r>
      <w:r w:rsidRPr="00FC309A">
        <w:rPr>
          <w:rFonts w:cs="Arial"/>
          <w:szCs w:val="22"/>
        </w:rPr>
        <w:t xml:space="preserve"> the remaining hops of SRS transmission</w:t>
      </w:r>
      <w:r w:rsidR="000C61FB">
        <w:rPr>
          <w:rFonts w:cs="Arial"/>
          <w:szCs w:val="22"/>
        </w:rPr>
        <w:t xml:space="preserve"> but reports </w:t>
      </w:r>
      <w:r w:rsidR="003C3002">
        <w:rPr>
          <w:rFonts w:cs="Arial"/>
          <w:szCs w:val="22"/>
        </w:rPr>
        <w:t>information on the hops affected by the Tx timing change</w:t>
      </w:r>
      <w:r w:rsidR="00EE7E53">
        <w:rPr>
          <w:rFonts w:cs="Arial"/>
          <w:szCs w:val="22"/>
        </w:rPr>
        <w:t xml:space="preserve"> so that the gNB can selects hops to combine them.</w:t>
      </w:r>
    </w:p>
    <w:p w14:paraId="57F0D35A" w14:textId="0CF91FF3" w:rsidR="00844F99" w:rsidRDefault="00CB754F" w:rsidP="00844F99">
      <w:pPr>
        <w:pStyle w:val="Heading3"/>
      </w:pPr>
      <w:r>
        <w:t>Tx F</w:t>
      </w:r>
      <w:r w:rsidR="00844F99">
        <w:t>requency hop</w:t>
      </w:r>
      <w:r>
        <w:t>ping</w:t>
      </w:r>
      <w:r w:rsidR="00844F99">
        <w:t xml:space="preserve"> with CP measurement</w:t>
      </w:r>
    </w:p>
    <w:p w14:paraId="4CE90F71" w14:textId="77777777" w:rsidR="00844F99" w:rsidRDefault="00844F99" w:rsidP="00844F99">
      <w:pPr>
        <w:rPr>
          <w:rFonts w:cs="Arial"/>
          <w:szCs w:val="22"/>
        </w:rPr>
      </w:pPr>
      <w:r>
        <w:rPr>
          <w:rFonts w:cs="Arial"/>
          <w:szCs w:val="22"/>
        </w:rPr>
        <w:t xml:space="preserve">The RedCap UE performs the UE Tx frequency hopping. From the combined hops, RAN1 introduced the timing measurements and RSRP/RSRPP measurements. </w:t>
      </w:r>
    </w:p>
    <w:p w14:paraId="7A603198" w14:textId="2ACD049B" w:rsidR="00C956CE" w:rsidRDefault="00844F99" w:rsidP="00844F99">
      <w:pPr>
        <w:rPr>
          <w:rFonts w:cs="Arial"/>
          <w:szCs w:val="22"/>
        </w:rPr>
      </w:pPr>
      <w:r>
        <w:rPr>
          <w:rFonts w:cs="Arial"/>
          <w:szCs w:val="22"/>
        </w:rPr>
        <w:t xml:space="preserve">The RedCap UE may be able to transmit SRS of a positioning SRS resource, without Tx frequency hopping, and it is obvious that the gNB would be able to perform CP measurement from the SRS. That is, the CP measurement is made from a single hop of the SRS transmission. </w:t>
      </w:r>
      <w:r w:rsidR="00C956CE">
        <w:rPr>
          <w:rFonts w:cs="Arial"/>
          <w:szCs w:val="22"/>
        </w:rPr>
        <w:t>In addition, the RedCap UE performs Tx frequency hopping</w:t>
      </w:r>
      <w:r w:rsidR="00A87E6F">
        <w:rPr>
          <w:rFonts w:cs="Arial"/>
          <w:szCs w:val="22"/>
        </w:rPr>
        <w:t xml:space="preserve"> of SRS transmission. The gNB combines the multiple hops and is able to extract a CP measurement.</w:t>
      </w:r>
      <w:r w:rsidR="00C956CE">
        <w:rPr>
          <w:rFonts w:cs="Arial"/>
          <w:szCs w:val="22"/>
        </w:rPr>
        <w:t xml:space="preserve"> </w:t>
      </w:r>
      <w:r w:rsidR="00C34698">
        <w:rPr>
          <w:rFonts w:cs="Arial"/>
          <w:szCs w:val="22"/>
        </w:rPr>
        <w:t>Thus, CP measurement from SRS frequency hopping should not be restricted.</w:t>
      </w:r>
    </w:p>
    <w:p w14:paraId="05E59E50" w14:textId="2487D140" w:rsidR="00844F99" w:rsidRPr="00157919" w:rsidRDefault="00844F99" w:rsidP="00844F99">
      <w:pPr>
        <w:rPr>
          <w:rFonts w:cs="Arial"/>
          <w:szCs w:val="22"/>
        </w:rPr>
      </w:pPr>
      <w:r w:rsidRPr="00E25C1F">
        <w:rPr>
          <w:rFonts w:cs="Arial"/>
          <w:b/>
          <w:bCs/>
          <w:szCs w:val="22"/>
        </w:rPr>
        <w:t xml:space="preserve">Proposal </w:t>
      </w:r>
      <w:r w:rsidR="0072378A">
        <w:rPr>
          <w:rFonts w:cs="Arial"/>
          <w:b/>
          <w:bCs/>
          <w:szCs w:val="22"/>
        </w:rPr>
        <w:t>12</w:t>
      </w:r>
      <w:r w:rsidRPr="00E25C1F">
        <w:rPr>
          <w:rFonts w:cs="Arial"/>
          <w:b/>
          <w:bCs/>
          <w:szCs w:val="22"/>
        </w:rPr>
        <w:t xml:space="preserve">: </w:t>
      </w:r>
      <w:r w:rsidR="00997119">
        <w:rPr>
          <w:rFonts w:cs="Arial"/>
          <w:szCs w:val="22"/>
        </w:rPr>
        <w:t xml:space="preserve">gNB can report CP measurement </w:t>
      </w:r>
      <w:r w:rsidR="0072378A">
        <w:rPr>
          <w:rFonts w:cs="Arial"/>
          <w:szCs w:val="22"/>
        </w:rPr>
        <w:t xml:space="preserve">made </w:t>
      </w:r>
      <w:r w:rsidR="00997119">
        <w:rPr>
          <w:rFonts w:cs="Arial"/>
          <w:szCs w:val="22"/>
        </w:rPr>
        <w:t xml:space="preserve">from the combined </w:t>
      </w:r>
      <w:r w:rsidR="0072378A">
        <w:rPr>
          <w:rFonts w:cs="Arial"/>
          <w:szCs w:val="22"/>
        </w:rPr>
        <w:t>hops of SRS transmission.</w:t>
      </w:r>
      <w:r>
        <w:rPr>
          <w:rFonts w:cs="Arial"/>
          <w:szCs w:val="22"/>
        </w:rPr>
        <w:t xml:space="preserve"> </w:t>
      </w:r>
    </w:p>
    <w:p w14:paraId="71C668C4" w14:textId="77777777" w:rsidR="00C34698" w:rsidRDefault="00C34698" w:rsidP="00C34698">
      <w:pPr>
        <w:rPr>
          <w:rFonts w:cs="Arial"/>
          <w:szCs w:val="22"/>
        </w:rPr>
      </w:pPr>
      <w:r>
        <w:rPr>
          <w:rFonts w:cs="Arial"/>
          <w:szCs w:val="22"/>
        </w:rPr>
        <w:t xml:space="preserve">Similarly, the RedCap UE may also be able to perform CP measurements from a single hop of the DL PRS, if the UE supports CP measurements. However, whether to report CP measurement with frequency hopping is still open. If the RedCap UE supports the UE feature of RSCP/RSCPD measurement, there is no need to restrict performing CP measurement. For the CP measurement reporting based on multiple frequency hops, the RedCap UE just needs to report the CP measurement and the center frequency information of the used hops. </w:t>
      </w:r>
    </w:p>
    <w:p w14:paraId="3DC05E61" w14:textId="6FFA1A59" w:rsidR="00844F99" w:rsidRPr="00844F99" w:rsidRDefault="0072378A" w:rsidP="00844F99">
      <w:pPr>
        <w:rPr>
          <w:rFonts w:cs="Arial"/>
          <w:szCs w:val="22"/>
        </w:rPr>
      </w:pPr>
      <w:r w:rsidRPr="00E25C1F">
        <w:rPr>
          <w:rFonts w:cs="Arial"/>
          <w:b/>
          <w:bCs/>
          <w:szCs w:val="22"/>
        </w:rPr>
        <w:t xml:space="preserve">Proposal </w:t>
      </w:r>
      <w:r w:rsidR="00B9109F">
        <w:rPr>
          <w:rFonts w:cs="Arial"/>
          <w:b/>
          <w:bCs/>
          <w:szCs w:val="22"/>
        </w:rPr>
        <w:t>13</w:t>
      </w:r>
      <w:r w:rsidRPr="00E25C1F">
        <w:rPr>
          <w:rFonts w:cs="Arial"/>
          <w:b/>
          <w:bCs/>
          <w:szCs w:val="22"/>
        </w:rPr>
        <w:t xml:space="preserve">: </w:t>
      </w:r>
      <w:r w:rsidR="00B9109F">
        <w:rPr>
          <w:rFonts w:cs="Arial"/>
          <w:szCs w:val="22"/>
        </w:rPr>
        <w:t xml:space="preserve">The RedCap UE can </w:t>
      </w:r>
      <w:r w:rsidR="00FF7BA6">
        <w:rPr>
          <w:rFonts w:cs="Arial"/>
          <w:szCs w:val="22"/>
        </w:rPr>
        <w:t>report</w:t>
      </w:r>
      <w:r w:rsidR="00B9109F">
        <w:rPr>
          <w:rFonts w:cs="Arial"/>
          <w:szCs w:val="22"/>
        </w:rPr>
        <w:t xml:space="preserve"> CP measurement subject to the UE capability</w:t>
      </w:r>
      <w:r>
        <w:rPr>
          <w:rFonts w:cs="Arial"/>
          <w:szCs w:val="22"/>
        </w:rPr>
        <w:t>.</w:t>
      </w:r>
    </w:p>
    <w:bookmarkEnd w:id="3"/>
    <w:bookmarkEnd w:id="4"/>
    <w:bookmarkEnd w:id="5"/>
    <w:bookmarkEnd w:id="6"/>
    <w:bookmarkEnd w:id="7"/>
    <w:bookmarkEnd w:id="8"/>
    <w:p w14:paraId="061DFF3B" w14:textId="114400D5" w:rsidR="00931B76" w:rsidRPr="006A49CA" w:rsidRDefault="00931B76" w:rsidP="0010406E">
      <w:pPr>
        <w:pStyle w:val="Heading1"/>
        <w:rPr>
          <w:lang w:val="en-US"/>
        </w:rPr>
      </w:pPr>
      <w:r w:rsidRPr="006A49CA">
        <w:rPr>
          <w:lang w:val="en-US"/>
        </w:rPr>
        <w:t>Conclusions</w:t>
      </w:r>
    </w:p>
    <w:p w14:paraId="0772C1A4" w14:textId="2637ED56" w:rsidR="006F1734" w:rsidRDefault="006F1734" w:rsidP="00F51623">
      <w:pPr>
        <w:rPr>
          <w:lang w:val="en-US"/>
        </w:rPr>
      </w:pPr>
      <w:r w:rsidRPr="006F1734">
        <w:rPr>
          <w:lang w:val="en-US"/>
        </w:rPr>
        <w:t>In this contribution we make the following proposals:</w:t>
      </w:r>
    </w:p>
    <w:p w14:paraId="5B597C26" w14:textId="77777777" w:rsidR="005B7415" w:rsidRDefault="005B7415" w:rsidP="005B7415">
      <w:r w:rsidRPr="009B3716">
        <w:rPr>
          <w:b/>
          <w:bCs/>
        </w:rPr>
        <w:t xml:space="preserve">Proposal </w:t>
      </w:r>
      <w:r>
        <w:rPr>
          <w:b/>
          <w:bCs/>
        </w:rPr>
        <w:t>1</w:t>
      </w:r>
      <w:r w:rsidRPr="009B3716">
        <w:rPr>
          <w:b/>
          <w:bCs/>
        </w:rPr>
        <w:t>:</w:t>
      </w:r>
      <w:r>
        <w:t xml:space="preserve"> RAN1 supports the following text proposal on Clause 5.1.6.5.1 of TS 38.214.</w:t>
      </w:r>
    </w:p>
    <w:tbl>
      <w:tblPr>
        <w:tblStyle w:val="TableGrid"/>
        <w:tblW w:w="0" w:type="auto"/>
        <w:tblLook w:val="04A0" w:firstRow="1" w:lastRow="0" w:firstColumn="1" w:lastColumn="0" w:noHBand="0" w:noVBand="1"/>
      </w:tblPr>
      <w:tblGrid>
        <w:gridCol w:w="9962"/>
      </w:tblGrid>
      <w:tr w:rsidR="005B7415" w14:paraId="6F48F3CB" w14:textId="77777777" w:rsidTr="000579B8">
        <w:tc>
          <w:tcPr>
            <w:tcW w:w="0" w:type="auto"/>
          </w:tcPr>
          <w:p w14:paraId="12FCA728" w14:textId="77777777" w:rsidR="005B7415" w:rsidRPr="00C03E64" w:rsidRDefault="005B7415" w:rsidP="000579B8">
            <w:pPr>
              <w:pStyle w:val="Heading5"/>
              <w:numPr>
                <w:ilvl w:val="0"/>
                <w:numId w:val="0"/>
              </w:numPr>
              <w:tabs>
                <w:tab w:val="left" w:pos="284"/>
              </w:tabs>
              <w:rPr>
                <w:color w:val="000000"/>
                <w:lang w:val="en-US"/>
              </w:rPr>
            </w:pPr>
            <w:r w:rsidRPr="0048482F">
              <w:rPr>
                <w:color w:val="000000"/>
              </w:rPr>
              <w:lastRenderedPageBreak/>
              <w:t>5.1.6.</w:t>
            </w:r>
            <w:r>
              <w:rPr>
                <w:color w:val="000000"/>
                <w:lang w:val="en-US"/>
              </w:rPr>
              <w:t>5</w:t>
            </w:r>
            <w:r w:rsidRPr="0048482F">
              <w:rPr>
                <w:color w:val="000000"/>
              </w:rPr>
              <w:t>.1</w:t>
            </w:r>
            <w:r w:rsidRPr="0048482F">
              <w:rPr>
                <w:color w:val="000000"/>
              </w:rPr>
              <w:tab/>
            </w:r>
            <w:r>
              <w:rPr>
                <w:color w:val="000000"/>
                <w:lang w:val="en-US"/>
              </w:rPr>
              <w:t>PRS receiver frequency hopping</w:t>
            </w:r>
          </w:p>
          <w:p w14:paraId="01A56BD9" w14:textId="77777777" w:rsidR="005B7415" w:rsidRDefault="005B7415" w:rsidP="005B7415">
            <w:pPr>
              <w:spacing w:after="0"/>
            </w:pPr>
            <w:r w:rsidRPr="001C629F">
              <w:t xml:space="preserve">The reduced capability UE may be configured to measure and report, subject to UE capability, via [higher layer parameter] the DL RSTD, DL PRS-RSRP, DL PRS-RSRPP, or UE Rx-Tx time difference using receiver frequency hopping for a DL PRS resource, with </w:t>
            </w:r>
            <w:r>
              <w:t xml:space="preserve">a requested </w:t>
            </w:r>
            <w:r w:rsidRPr="001C629F">
              <w:t>bandwidth</w:t>
            </w:r>
            <w:r>
              <w:t xml:space="preserve"> of all hops</w:t>
            </w:r>
            <w:r w:rsidRPr="001C629F">
              <w:t xml:space="preserve"> that may be greater than the maximum reduced capability UE bandwidth. The reduced capability UE performing receiver frequency hopping may report via [</w:t>
            </w:r>
            <w:r w:rsidRPr="001C629F">
              <w:rPr>
                <w:i/>
                <w:iCs/>
              </w:rPr>
              <w:t>higher layer parameter</w:t>
            </w:r>
            <w:r w:rsidRPr="001C629F">
              <w:t xml:space="preserve">] one measurement associated with one received frequency hop or one measurement based on multiple hops of the DL PRS. </w:t>
            </w:r>
            <w:r w:rsidRPr="00BE3324">
              <w:rPr>
                <w:color w:val="FF0000"/>
              </w:rPr>
              <w:t>In the measurement report via [</w:t>
            </w:r>
            <w:r w:rsidRPr="00BE3324">
              <w:rPr>
                <w:i/>
                <w:iCs/>
                <w:color w:val="FF0000"/>
              </w:rPr>
              <w:t>higher layer parameter</w:t>
            </w:r>
            <w:r w:rsidRPr="00BE3324">
              <w:rPr>
                <w:color w:val="FF0000"/>
              </w:rPr>
              <w:t>], t</w:t>
            </w:r>
            <w:r w:rsidRPr="004B13D9">
              <w:rPr>
                <w:color w:val="FF0000"/>
              </w:rPr>
              <w:t>he</w:t>
            </w:r>
            <w:r w:rsidRPr="00184B2D">
              <w:rPr>
                <w:color w:val="FF0000"/>
              </w:rPr>
              <w:t xml:space="preserve"> reduced capability UE</w:t>
            </w:r>
            <w:r>
              <w:rPr>
                <w:color w:val="FF0000"/>
              </w:rPr>
              <w:t xml:space="preserve"> includes the number of consecutive hops of the DL PRS used for the measurement</w:t>
            </w:r>
            <w:r w:rsidRPr="001C629F">
              <w:t xml:space="preserve">. </w:t>
            </w:r>
          </w:p>
          <w:p w14:paraId="42270DCB" w14:textId="77777777" w:rsidR="005B7415" w:rsidRPr="00A032AA" w:rsidRDefault="005B7415" w:rsidP="000579B8">
            <w:pPr>
              <w:spacing w:after="0"/>
              <w:jc w:val="center"/>
              <w:rPr>
                <w:color w:val="FF0000"/>
              </w:rPr>
            </w:pPr>
            <w:r>
              <w:rPr>
                <w:color w:val="FF0000"/>
              </w:rPr>
              <w:t>&lt;omitted text&gt;</w:t>
            </w:r>
          </w:p>
        </w:tc>
      </w:tr>
    </w:tbl>
    <w:p w14:paraId="5CBDB040" w14:textId="77777777" w:rsidR="005B7415" w:rsidRDefault="005B7415" w:rsidP="005B7415">
      <w:pPr>
        <w:overflowPunct/>
        <w:autoSpaceDE/>
        <w:autoSpaceDN/>
        <w:adjustRightInd/>
        <w:spacing w:after="0"/>
        <w:textAlignment w:val="auto"/>
        <w:rPr>
          <w:rFonts w:ascii="Times" w:eastAsia="Yu Mincho" w:hAnsi="Times"/>
          <w:bCs/>
          <w:lang w:eastAsia="ja-JP"/>
        </w:rPr>
      </w:pPr>
    </w:p>
    <w:p w14:paraId="206AA472" w14:textId="6F05FFE4" w:rsidR="005B7415" w:rsidRDefault="005B7415" w:rsidP="005B7415">
      <w:r w:rsidRPr="00184B2D">
        <w:rPr>
          <w:b/>
          <w:bCs/>
        </w:rPr>
        <w:t xml:space="preserve">Proposal </w:t>
      </w:r>
      <w:r>
        <w:rPr>
          <w:b/>
          <w:bCs/>
        </w:rPr>
        <w:t>2</w:t>
      </w:r>
      <w:r w:rsidRPr="00184B2D">
        <w:rPr>
          <w:b/>
          <w:bCs/>
        </w:rPr>
        <w:t>:</w:t>
      </w:r>
      <w:r>
        <w:rPr>
          <w:b/>
          <w:bCs/>
        </w:rPr>
        <w:t xml:space="preserve"> </w:t>
      </w:r>
      <w:r w:rsidRPr="008F30BD">
        <w:t>RAN1 supports that</w:t>
      </w:r>
      <w:r>
        <w:rPr>
          <w:b/>
          <w:bCs/>
        </w:rPr>
        <w:t xml:space="preserve"> </w:t>
      </w:r>
      <w:r>
        <w:t>the UE reports the required number of symbols per frequency hop of DL PRS resources per TRP considering the coverage performance.</w:t>
      </w:r>
    </w:p>
    <w:p w14:paraId="6FE584A3" w14:textId="68C6F925" w:rsidR="005B7415" w:rsidRDefault="005B7415" w:rsidP="005B7415">
      <w:r w:rsidRPr="00BE3324">
        <w:rPr>
          <w:b/>
          <w:bCs/>
        </w:rPr>
        <w:t xml:space="preserve">Proposal </w:t>
      </w:r>
      <w:r>
        <w:rPr>
          <w:b/>
          <w:bCs/>
        </w:rPr>
        <w:t>3</w:t>
      </w:r>
      <w:r w:rsidRPr="00BE3324">
        <w:rPr>
          <w:b/>
          <w:bCs/>
        </w:rPr>
        <w:t>:</w:t>
      </w:r>
      <w:r>
        <w:t xml:space="preserve"> UE provides the LMF with the maximum number of frequency hops that it can measure, to guarantee the measurement error less than a certain threshold considering UE mobility, for a given DL PRS resource configuration including repetitions.</w:t>
      </w:r>
    </w:p>
    <w:p w14:paraId="531E42FF" w14:textId="77777777" w:rsidR="005B7415" w:rsidRDefault="005B7415" w:rsidP="005B7415">
      <w:r w:rsidRPr="00BE3324">
        <w:rPr>
          <w:b/>
          <w:bCs/>
        </w:rPr>
        <w:t xml:space="preserve">Proposal </w:t>
      </w:r>
      <w:r>
        <w:rPr>
          <w:b/>
          <w:bCs/>
        </w:rPr>
        <w:t>4</w:t>
      </w:r>
      <w:r w:rsidRPr="00BE3324">
        <w:rPr>
          <w:b/>
          <w:bCs/>
        </w:rPr>
        <w:t>:</w:t>
      </w:r>
      <w:r>
        <w:t xml:space="preserve"> UE provides the LMF with the maximum number of frequency hops that it </w:t>
      </w:r>
      <w:r w:rsidRPr="00C83DBC">
        <w:t>needs to</w:t>
      </w:r>
      <w:r>
        <w:t xml:space="preserve"> measure to guarantee a certain level of the measurement accuracy for a given DL PRS resource configuration including repetitions.</w:t>
      </w:r>
    </w:p>
    <w:p w14:paraId="25464BF0" w14:textId="77777777" w:rsidR="006529C6" w:rsidRDefault="006529C6" w:rsidP="006529C6">
      <w:pPr>
        <w:overflowPunct/>
        <w:autoSpaceDE/>
        <w:autoSpaceDN/>
        <w:adjustRightInd/>
        <w:spacing w:after="0"/>
        <w:textAlignment w:val="auto"/>
        <w:rPr>
          <w:rFonts w:ascii="Times" w:eastAsia="Batang" w:hAnsi="Times" w:cs="Times"/>
          <w:lang w:eastAsia="ja-JP"/>
        </w:rPr>
      </w:pPr>
      <w:r w:rsidRPr="00452C05">
        <w:rPr>
          <w:rFonts w:ascii="Times" w:eastAsia="Batang" w:hAnsi="Times" w:cs="Times"/>
          <w:b/>
          <w:bCs/>
          <w:lang w:eastAsia="ja-JP"/>
        </w:rPr>
        <w:t xml:space="preserve">Proposal </w:t>
      </w:r>
      <w:r>
        <w:rPr>
          <w:rFonts w:ascii="Times" w:eastAsia="Batang" w:hAnsi="Times" w:cs="Times"/>
          <w:b/>
          <w:bCs/>
          <w:lang w:eastAsia="ja-JP"/>
        </w:rPr>
        <w:t>5</w:t>
      </w:r>
      <w:r w:rsidRPr="00452C05">
        <w:rPr>
          <w:rFonts w:ascii="Times" w:eastAsia="Batang" w:hAnsi="Times" w:cs="Times"/>
          <w:b/>
          <w:bCs/>
          <w:lang w:eastAsia="ja-JP"/>
        </w:rPr>
        <w:t xml:space="preserve">: </w:t>
      </w:r>
      <w:r w:rsidRPr="00A6018F">
        <w:rPr>
          <w:rFonts w:ascii="Times" w:eastAsia="Batang" w:hAnsi="Times" w:cs="Times"/>
          <w:lang w:eastAsia="ja-JP"/>
        </w:rPr>
        <w:t xml:space="preserve">RAN1 supports </w:t>
      </w:r>
      <w:r>
        <w:rPr>
          <w:rFonts w:ascii="Times" w:eastAsia="Batang" w:hAnsi="Times" w:cs="Times"/>
          <w:lang w:eastAsia="ja-JP"/>
        </w:rPr>
        <w:t>a revised</w:t>
      </w:r>
      <w:r w:rsidRPr="006A34DE">
        <w:rPr>
          <w:rFonts w:ascii="Times" w:eastAsia="Batang" w:hAnsi="Times" w:cs="Times"/>
          <w:lang w:eastAsia="ja-JP"/>
        </w:rPr>
        <w:t xml:space="preserve"> alt 2 of the </w:t>
      </w:r>
      <w:r>
        <w:rPr>
          <w:rFonts w:ascii="Times" w:eastAsia="Batang" w:hAnsi="Times" w:cs="Times"/>
          <w:lang w:eastAsia="ja-JP"/>
        </w:rPr>
        <w:t>WA RAN1#114-bis</w:t>
      </w:r>
    </w:p>
    <w:p w14:paraId="14DBF85A" w14:textId="77777777" w:rsidR="006529C6" w:rsidRPr="00C73C71" w:rsidRDefault="006529C6" w:rsidP="006529C6">
      <w:pPr>
        <w:pStyle w:val="ListParagraph"/>
        <w:numPr>
          <w:ilvl w:val="0"/>
          <w:numId w:val="114"/>
        </w:numPr>
        <w:overflowPunct/>
        <w:autoSpaceDE/>
        <w:autoSpaceDN/>
        <w:adjustRightInd/>
        <w:spacing w:after="0"/>
        <w:textAlignment w:val="auto"/>
        <w:rPr>
          <w:rFonts w:ascii="Cambria Math" w:eastAsia="Batang" w:hAnsi="Cambria Math"/>
          <w:i/>
          <w:iCs/>
        </w:rPr>
      </w:pPr>
      <w:r w:rsidRPr="00A6018F">
        <w:rPr>
          <w:rFonts w:ascii="Times" w:eastAsia="Batang" w:hAnsi="Times"/>
          <w:lang w:eastAsia="ja-JP"/>
        </w:rPr>
        <w:t>alt2:</w:t>
      </w:r>
      <w:r w:rsidRPr="00A6018F">
        <w:rPr>
          <w:rFonts w:ascii="Cambria Math" w:eastAsia="Batang" w:hAnsi="Cambria Math"/>
          <w:i/>
          <w:iCs/>
          <w:lang w:eastAsia="ja-JP"/>
        </w:rPr>
        <w:t xml:space="preserve"> </w:t>
      </w:r>
      <m:oMath>
        <m:sSub>
          <m:sSubPr>
            <m:ctrlPr>
              <w:rPr>
                <w:rFonts w:ascii="Cambria Math" w:eastAsia="Batang" w:hAnsi="Cambria Math"/>
                <w:i/>
                <w:iCs/>
                <w:lang w:eastAsia="ja-JP"/>
              </w:rPr>
            </m:ctrlPr>
          </m:sSubPr>
          <m:e>
            <m:r>
              <w:rPr>
                <w:rFonts w:ascii="Cambria Math" w:eastAsia="Batang" w:hAnsi="Cambria Math"/>
                <w:lang w:eastAsia="ja-JP"/>
              </w:rPr>
              <m:t>n</m:t>
            </m:r>
          </m:e>
          <m:sub>
            <m:r>
              <m:rPr>
                <m:sty m:val="p"/>
              </m:rPr>
              <w:rPr>
                <w:rFonts w:ascii="Cambria Math" w:eastAsia="Batang" w:hAnsi="Cambria Math"/>
                <w:lang w:eastAsia="ja-JP"/>
              </w:rPr>
              <m:t>0</m:t>
            </m:r>
          </m:sub>
        </m:sSub>
        <m:r>
          <m:rPr>
            <m:sty m:val="p"/>
          </m:rPr>
          <w:rPr>
            <w:rFonts w:ascii="Cambria Math" w:eastAsia="Batang" w:hAnsi="Cambria Math"/>
            <w:lang w:eastAsia="ja-JP"/>
          </w:rPr>
          <m:t>is the initial frequency hop index defined as</m:t>
        </m:r>
        <m:r>
          <w:rPr>
            <w:rFonts w:ascii="Cambria Math" w:eastAsia="Batang" w:hAnsi="Cambria Math"/>
            <w:lang w:eastAsia="ja-JP"/>
          </w:rPr>
          <m:t xml:space="preserve"> </m:t>
        </m:r>
      </m:oMath>
      <w:r w:rsidRPr="00A6018F">
        <w:rPr>
          <w:rFonts w:ascii="Cambria Math" w:eastAsia="Batang" w:hAnsi="Cambria Math"/>
          <w:i/>
          <w:iCs/>
          <w:lang w:eastAsia="ja-JP"/>
        </w:rPr>
        <w:t xml:space="preserve"> </w:t>
      </w:r>
      <m:oMath>
        <m:sSub>
          <m:sSubPr>
            <m:ctrlPr>
              <w:rPr>
                <w:rFonts w:ascii="Cambria Math" w:eastAsia="Batang" w:hAnsi="Cambria Math"/>
                <w:i/>
                <w:iCs/>
                <w:lang w:eastAsia="ja-JP"/>
              </w:rPr>
            </m:ctrlPr>
          </m:sSubPr>
          <m:e>
            <m:r>
              <w:rPr>
                <w:rFonts w:ascii="Cambria Math" w:eastAsia="Batang" w:hAnsi="Cambria Math"/>
                <w:lang w:eastAsia="ja-JP"/>
              </w:rPr>
              <m:t>n</m:t>
            </m:r>
          </m:e>
          <m:sub>
            <m:r>
              <m:rPr>
                <m:sty m:val="p"/>
              </m:rPr>
              <w:rPr>
                <w:rFonts w:ascii="Cambria Math" w:eastAsia="Batang" w:hAnsi="Cambria Math"/>
                <w:lang w:eastAsia="ja-JP"/>
              </w:rPr>
              <m:t>0</m:t>
            </m:r>
          </m:sub>
        </m:sSub>
        <m:r>
          <w:rPr>
            <w:rFonts w:ascii="Cambria Math" w:eastAsia="Batang" w:hAnsi="Cambria Math"/>
            <w:lang w:eastAsia="ja-JP"/>
          </w:rPr>
          <m:t>=</m:t>
        </m:r>
        <m:r>
          <m:rPr>
            <m:sty m:val="p"/>
          </m:rPr>
          <w:rPr>
            <w:rFonts w:ascii="Cambria Math" w:eastAsia="Batang" w:hAnsi="Cambria Math"/>
          </w:rPr>
          <m:t>floor</m:t>
        </m:r>
        <m:d>
          <m:dPr>
            <m:ctrlPr>
              <w:rPr>
                <w:rFonts w:ascii="Cambria Math" w:eastAsia="Batang" w:hAnsi="Cambria Math"/>
                <w:iCs/>
              </w:rPr>
            </m:ctrlPr>
          </m:dPr>
          <m:e>
            <m:sSubSup>
              <m:sSubSupPr>
                <m:ctrlPr>
                  <w:rPr>
                    <w:rFonts w:ascii="Cambria Math" w:eastAsia="Batang" w:hAnsi="Cambria Math"/>
                    <w:i/>
                    <w:iCs/>
                  </w:rPr>
                </m:ctrlPr>
              </m:sSubSupPr>
              <m:e>
                <m:r>
                  <w:rPr>
                    <w:rFonts w:ascii="Cambria Math" w:eastAsia="Batang" w:hAnsi="Cambria Math"/>
                  </w:rPr>
                  <m:t>n</m:t>
                </m:r>
              </m:e>
              <m:sub>
                <m:r>
                  <m:rPr>
                    <m:sty m:val="p"/>
                  </m:rPr>
                  <w:rPr>
                    <w:rFonts w:ascii="Cambria Math" w:eastAsia="Batang" w:hAnsi="Cambria Math"/>
                  </w:rPr>
                  <m:t>FirstHop</m:t>
                </m:r>
                <m:ctrlPr>
                  <w:rPr>
                    <w:rFonts w:ascii="Cambria Math" w:eastAsia="Batang" w:hAnsi="Cambria Math"/>
                    <w:iCs/>
                  </w:rPr>
                </m:ctrlPr>
              </m:sub>
              <m:sup>
                <m:r>
                  <m:rPr>
                    <m:sty m:val="p"/>
                  </m:rPr>
                  <w:rPr>
                    <w:rFonts w:ascii="Cambria Math" w:eastAsia="Batang" w:hAnsi="Cambria Math"/>
                  </w:rPr>
                  <m:t>RB</m:t>
                </m:r>
                <m:ctrlPr>
                  <w:rPr>
                    <w:rFonts w:ascii="Cambria Math" w:eastAsia="Batang" w:hAnsi="Cambria Math"/>
                    <w:iCs/>
                  </w:rPr>
                </m:ctrlPr>
              </m:sup>
            </m:sSubSup>
            <m:r>
              <w:rPr>
                <w:rFonts w:ascii="Cambria Math" w:eastAsia="Batang" w:hAnsi="Cambria Math"/>
              </w:rPr>
              <m:t xml:space="preserve">/( </m:t>
            </m:r>
            <m:sSubSup>
              <m:sSubSupPr>
                <m:ctrlPr>
                  <w:rPr>
                    <w:rFonts w:ascii="Cambria Math" w:eastAsia="Batang" w:hAnsi="Cambria Math"/>
                    <w:i/>
                    <w:iCs/>
                  </w:rPr>
                </m:ctrlPr>
              </m:sSubSupPr>
              <m:e>
                <m:r>
                  <w:rPr>
                    <w:rFonts w:ascii="Cambria Math" w:eastAsia="Batang" w:hAnsi="Cambria Math"/>
                  </w:rPr>
                  <m:t>m</m:t>
                </m:r>
              </m:e>
              <m:sub>
                <m:r>
                  <m:rPr>
                    <m:sty m:val="p"/>
                  </m:rPr>
                  <w:rPr>
                    <w:rFonts w:ascii="Cambria Math" w:eastAsia="Batang" w:hAnsi="Cambria Math"/>
                  </w:rPr>
                  <m:t>hop</m:t>
                </m:r>
                <m:ctrlPr>
                  <w:rPr>
                    <w:rFonts w:ascii="Cambria Math" w:eastAsia="Batang" w:hAnsi="Cambria Math"/>
                    <w:iCs/>
                  </w:rPr>
                </m:ctrlPr>
              </m:sub>
              <m:sup>
                <m:r>
                  <m:rPr>
                    <m:sty m:val="p"/>
                  </m:rPr>
                  <w:rPr>
                    <w:rFonts w:ascii="Cambria Math" w:eastAsia="Batang" w:hAnsi="Cambria Math"/>
                  </w:rPr>
                  <m:t>SRS</m:t>
                </m:r>
                <m:ctrlPr>
                  <w:rPr>
                    <w:rFonts w:ascii="Cambria Math" w:eastAsia="Batang" w:hAnsi="Cambria Math"/>
                    <w:iCs/>
                  </w:rPr>
                </m:ctrlPr>
              </m:sup>
            </m:sSubSup>
            <m:r>
              <w:rPr>
                <w:rFonts w:ascii="Cambria Math" w:eastAsia="Batang" w:hAnsi="Cambria Math"/>
              </w:rPr>
              <m:t>-</m:t>
            </m:r>
            <m:sSubSup>
              <m:sSubSupPr>
                <m:ctrlPr>
                  <w:rPr>
                    <w:rFonts w:ascii="Cambria Math" w:eastAsia="Batang" w:hAnsi="Cambria Math"/>
                    <w:i/>
                    <w:iCs/>
                  </w:rPr>
                </m:ctrlPr>
              </m:sSubSupPr>
              <m:e>
                <m:r>
                  <w:rPr>
                    <w:rFonts w:ascii="Cambria Math" w:eastAsia="Batang" w:hAnsi="Cambria Math"/>
                  </w:rPr>
                  <m:t>m</m:t>
                </m:r>
              </m:e>
              <m:sub>
                <m:r>
                  <m:rPr>
                    <m:sty m:val="p"/>
                  </m:rPr>
                  <w:rPr>
                    <w:rFonts w:ascii="Cambria Math" w:eastAsia="Batang" w:hAnsi="Cambria Math"/>
                  </w:rPr>
                  <m:t>overlap</m:t>
                </m:r>
                <m:ctrlPr>
                  <w:rPr>
                    <w:rFonts w:ascii="Cambria Math" w:eastAsia="Batang" w:hAnsi="Cambria Math"/>
                    <w:iCs/>
                  </w:rPr>
                </m:ctrlPr>
              </m:sub>
              <m:sup>
                <m:r>
                  <m:rPr>
                    <m:sty m:val="p"/>
                  </m:rPr>
                  <w:rPr>
                    <w:rFonts w:ascii="Cambria Math" w:eastAsia="Batang" w:hAnsi="Cambria Math"/>
                  </w:rPr>
                  <m:t>hop</m:t>
                </m:r>
              </m:sup>
            </m:sSubSup>
            <m:r>
              <w:rPr>
                <w:rFonts w:ascii="Cambria Math" w:eastAsia="Batang" w:hAnsi="Cambria Math"/>
              </w:rPr>
              <m:t>)</m:t>
            </m:r>
          </m:e>
        </m:d>
      </m:oMath>
    </w:p>
    <w:p w14:paraId="55D35715" w14:textId="77777777" w:rsidR="006529C6" w:rsidRPr="00A6018F" w:rsidRDefault="006529C6" w:rsidP="006529C6">
      <w:pPr>
        <w:pStyle w:val="ListParagraph"/>
        <w:numPr>
          <w:ilvl w:val="1"/>
          <w:numId w:val="114"/>
        </w:numPr>
        <w:overflowPunct/>
        <w:autoSpaceDE/>
        <w:autoSpaceDN/>
        <w:adjustRightInd/>
        <w:spacing w:after="0"/>
        <w:textAlignment w:val="auto"/>
        <w:rPr>
          <w:rFonts w:ascii="Cambria Math" w:eastAsia="DengXian" w:hAnsi="Cambria Math"/>
        </w:rPr>
      </w:pPr>
      <w:r w:rsidRPr="00C73C71">
        <w:rPr>
          <w:rFonts w:ascii="Cambria Math" w:eastAsia="DengXian" w:hAnsi="Cambria Math"/>
        </w:rPr>
        <w:t xml:space="preserve">Note: The reference point for starting PRB of the first hop </w:t>
      </w:r>
      <m:oMath>
        <m:sSubSup>
          <m:sSubSupPr>
            <m:ctrlPr>
              <w:rPr>
                <w:rFonts w:ascii="Cambria Math" w:eastAsia="Batang" w:hAnsi="Cambria Math"/>
                <w:i/>
                <w:iCs/>
              </w:rPr>
            </m:ctrlPr>
          </m:sSubSupPr>
          <m:e>
            <m:r>
              <w:rPr>
                <w:rFonts w:ascii="Cambria Math" w:eastAsia="Batang" w:hAnsi="Cambria Math"/>
              </w:rPr>
              <m:t>n</m:t>
            </m:r>
          </m:e>
          <m:sub>
            <m:r>
              <m:rPr>
                <m:sty m:val="p"/>
              </m:rPr>
              <w:rPr>
                <w:rFonts w:ascii="Cambria Math" w:eastAsia="Batang" w:hAnsi="Cambria Math"/>
              </w:rPr>
              <m:t>FirstHop</m:t>
            </m:r>
            <m:ctrlPr>
              <w:rPr>
                <w:rFonts w:ascii="Cambria Math" w:eastAsia="Batang" w:hAnsi="Cambria Math"/>
                <w:iCs/>
              </w:rPr>
            </m:ctrlPr>
          </m:sub>
          <m:sup>
            <m:r>
              <m:rPr>
                <m:sty m:val="p"/>
              </m:rPr>
              <w:rPr>
                <w:rFonts w:ascii="Cambria Math" w:eastAsia="Batang" w:hAnsi="Cambria Math"/>
              </w:rPr>
              <m:t>RB</m:t>
            </m:r>
            <m:ctrlPr>
              <w:rPr>
                <w:rFonts w:ascii="Cambria Math" w:eastAsia="Batang" w:hAnsi="Cambria Math"/>
                <w:iCs/>
              </w:rPr>
            </m:ctrlPr>
          </m:sup>
        </m:sSubSup>
      </m:oMath>
      <w:r w:rsidRPr="00C73C71">
        <w:rPr>
          <w:rFonts w:ascii="Cambria Math" w:eastAsia="DengXian" w:hAnsi="Cambria Math"/>
          <w:iCs/>
        </w:rPr>
        <w:t xml:space="preserve"> and </w:t>
      </w:r>
      <w:proofErr w:type="spellStart"/>
      <w:r w:rsidRPr="00C73C71">
        <w:rPr>
          <w:rFonts w:ascii="Cambria Math" w:eastAsia="Batang" w:hAnsi="Cambria Math"/>
          <w:lang w:eastAsia="ja-JP"/>
        </w:rPr>
        <w:t>nshift</w:t>
      </w:r>
      <w:proofErr w:type="spellEnd"/>
      <w:r w:rsidRPr="00C73C71">
        <w:rPr>
          <w:rFonts w:ascii="Cambria Math" w:eastAsia="Batang" w:hAnsi="Cambria Math"/>
          <w:lang w:eastAsia="ja-JP"/>
        </w:rPr>
        <w:t xml:space="preserve"> is defined as lowest RB provided by the agreed configuration that may include SCS, CP size and bandwidth (position and size)</w:t>
      </w:r>
    </w:p>
    <w:p w14:paraId="27C097EC" w14:textId="77777777" w:rsidR="006529C6" w:rsidRPr="00A6018F" w:rsidRDefault="00F810D7" w:rsidP="006529C6">
      <w:pPr>
        <w:pStyle w:val="ListParagraph"/>
        <w:numPr>
          <w:ilvl w:val="2"/>
          <w:numId w:val="114"/>
        </w:numPr>
        <w:overflowPunct/>
        <w:autoSpaceDE/>
        <w:autoSpaceDN/>
        <w:adjustRightInd/>
        <w:spacing w:after="0"/>
        <w:textAlignment w:val="auto"/>
        <w:rPr>
          <w:rFonts w:ascii="Cambria Math" w:eastAsia="DengXian" w:hAnsi="Cambria Math"/>
        </w:rPr>
      </w:pPr>
      <m:oMath>
        <m:sSubSup>
          <m:sSubSupPr>
            <m:ctrlPr>
              <w:rPr>
                <w:rFonts w:ascii="Cambria Math" w:eastAsia="DengXian" w:hAnsi="Cambria Math"/>
              </w:rPr>
            </m:ctrlPr>
          </m:sSubSupPr>
          <m:e>
            <m:r>
              <w:rPr>
                <w:rFonts w:ascii="Cambria Math" w:eastAsia="DengXian" w:hAnsi="Cambria Math"/>
              </w:rPr>
              <m:t>n</m:t>
            </m:r>
          </m:e>
          <m:sub>
            <m:r>
              <m:rPr>
                <m:sty m:val="p"/>
              </m:rPr>
              <w:rPr>
                <w:rFonts w:ascii="Cambria Math" w:eastAsia="DengXian" w:hAnsi="Cambria Math"/>
              </w:rPr>
              <m:t>FirstHop</m:t>
            </m:r>
          </m:sub>
          <m:sup>
            <m:r>
              <m:rPr>
                <m:sty m:val="p"/>
              </m:rPr>
              <w:rPr>
                <w:rFonts w:ascii="Cambria Math" w:eastAsia="DengXian" w:hAnsi="Cambria Math"/>
              </w:rPr>
              <m:t>RB</m:t>
            </m:r>
          </m:sup>
        </m:sSubSup>
      </m:oMath>
      <w:r w:rsidR="006529C6" w:rsidRPr="00A6018F">
        <w:rPr>
          <w:rFonts w:ascii="Cambria Math" w:eastAsia="DengXian" w:hAnsi="Cambria Math"/>
        </w:rPr>
        <w:t xml:space="preserve"> is the starting PRB of the first hop</w:t>
      </w:r>
    </w:p>
    <w:p w14:paraId="229103AA" w14:textId="77777777" w:rsidR="006529C6" w:rsidRPr="00C73C71" w:rsidRDefault="006529C6" w:rsidP="006529C6">
      <w:pPr>
        <w:pStyle w:val="ListParagraph"/>
        <w:numPr>
          <w:ilvl w:val="2"/>
          <w:numId w:val="114"/>
        </w:numPr>
        <w:overflowPunct/>
        <w:autoSpaceDE/>
        <w:autoSpaceDN/>
        <w:adjustRightInd/>
        <w:spacing w:after="0"/>
        <w:textAlignment w:val="auto"/>
        <w:rPr>
          <w:rFonts w:ascii="Cambria Math" w:eastAsia="DengXian" w:hAnsi="Cambria Math"/>
        </w:rPr>
      </w:pPr>
      <w:r w:rsidRPr="00A6018F">
        <w:rPr>
          <w:rFonts w:ascii="Cambria Math" w:eastAsia="DengXian" w:hAnsi="Cambria Math"/>
        </w:rPr>
        <w:t xml:space="preserve">In k0, </w:t>
      </w:r>
      <w:proofErr w:type="spellStart"/>
      <w:r w:rsidRPr="00A6018F">
        <w:rPr>
          <w:rFonts w:ascii="Cambria Math" w:eastAsia="DengXian" w:hAnsi="Cambria Math"/>
        </w:rPr>
        <w:t>nshift</w:t>
      </w:r>
      <w:proofErr w:type="spellEnd"/>
      <w:r w:rsidRPr="00A6018F">
        <w:rPr>
          <w:rFonts w:ascii="Cambria Math" w:eastAsia="DengXian" w:hAnsi="Cambria Math"/>
        </w:rPr>
        <w:t xml:space="preserve"> is replaced by </w:t>
      </w:r>
      <m:oMath>
        <m:d>
          <m:dPr>
            <m:ctrlPr>
              <w:rPr>
                <w:rFonts w:ascii="Cambria Math" w:eastAsia="DengXian" w:hAnsi="Cambria Math"/>
              </w:rPr>
            </m:ctrlPr>
          </m:dPr>
          <m:e>
            <m:sSubSup>
              <m:sSubSupPr>
                <m:ctrlPr>
                  <w:rPr>
                    <w:rFonts w:ascii="Cambria Math" w:eastAsia="DengXian" w:hAnsi="Cambria Math"/>
                  </w:rPr>
                </m:ctrlPr>
              </m:sSubSupPr>
              <m:e>
                <m:r>
                  <w:rPr>
                    <w:rFonts w:ascii="Cambria Math" w:eastAsia="DengXian" w:hAnsi="Cambria Math"/>
                  </w:rPr>
                  <m:t>n</m:t>
                </m:r>
              </m:e>
              <m:sub>
                <m:r>
                  <m:rPr>
                    <m:sty m:val="p"/>
                  </m:rPr>
                  <w:rPr>
                    <w:rFonts w:ascii="Cambria Math" w:eastAsia="DengXian" w:hAnsi="Cambria Math"/>
                  </w:rPr>
                  <m:t>FirstHop</m:t>
                </m:r>
              </m:sub>
              <m:sup>
                <m:r>
                  <m:rPr>
                    <m:sty m:val="p"/>
                  </m:rPr>
                  <w:rPr>
                    <w:rFonts w:ascii="Cambria Math" w:eastAsia="DengXian" w:hAnsi="Cambria Math"/>
                  </w:rPr>
                  <m:t>RB</m:t>
                </m:r>
              </m:sup>
            </m:sSubSup>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0</m:t>
                </m:r>
              </m:sub>
            </m:sSub>
            <m:d>
              <m:dPr>
                <m:ctrlPr>
                  <w:rPr>
                    <w:rFonts w:ascii="Cambria Math" w:eastAsia="DengXian" w:hAnsi="Cambria Math"/>
                  </w:rPr>
                </m:ctrlPr>
              </m:dPr>
              <m:e>
                <m:sSubSup>
                  <m:sSubSupPr>
                    <m:ctrlPr>
                      <w:rPr>
                        <w:rFonts w:ascii="Cambria Math" w:eastAsia="DengXian" w:hAnsi="Cambria Math"/>
                      </w:rPr>
                    </m:ctrlPr>
                  </m:sSubSupPr>
                  <m:e>
                    <m:r>
                      <w:rPr>
                        <w:rFonts w:ascii="Cambria Math" w:eastAsia="DengXian" w:hAnsi="Cambria Math"/>
                      </w:rPr>
                      <m:t>m</m:t>
                    </m:r>
                  </m:e>
                  <m:sub>
                    <m:r>
                      <m:rPr>
                        <m:sty m:val="p"/>
                      </m:rPr>
                      <w:rPr>
                        <w:rFonts w:ascii="Cambria Math" w:eastAsia="DengXian" w:hAnsi="Cambria Math"/>
                      </w:rPr>
                      <m:t>hop</m:t>
                    </m:r>
                  </m:sub>
                  <m:sup>
                    <m:r>
                      <m:rPr>
                        <m:sty m:val="p"/>
                      </m:rPr>
                      <w:rPr>
                        <w:rFonts w:ascii="Cambria Math" w:eastAsia="DengXian" w:hAnsi="Cambria Math"/>
                      </w:rPr>
                      <m:t>SRS</m:t>
                    </m:r>
                  </m:sup>
                </m:sSubSup>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m</m:t>
                    </m:r>
                  </m:e>
                  <m:sub>
                    <m:r>
                      <m:rPr>
                        <m:sty m:val="p"/>
                      </m:rPr>
                      <w:rPr>
                        <w:rFonts w:ascii="Cambria Math" w:eastAsia="DengXian" w:hAnsi="Cambria Math"/>
                      </w:rPr>
                      <m:t>overlap</m:t>
                    </m:r>
                  </m:sub>
                  <m:sup>
                    <m:r>
                      <m:rPr>
                        <m:sty m:val="p"/>
                      </m:rPr>
                      <w:rPr>
                        <w:rFonts w:ascii="Cambria Math" w:eastAsia="DengXian" w:hAnsi="Cambria Math"/>
                      </w:rPr>
                      <m:t>hop</m:t>
                    </m:r>
                  </m:sup>
                </m:sSubSup>
              </m:e>
            </m:d>
          </m:e>
        </m:d>
        <m:sSubSup>
          <m:sSubSupPr>
            <m:ctrlPr>
              <w:rPr>
                <w:rFonts w:ascii="Cambria Math" w:eastAsia="DengXian" w:hAnsi="Cambria Math"/>
                <w:strike/>
                <w:color w:val="FF0000"/>
              </w:rPr>
            </m:ctrlPr>
          </m:sSubSupPr>
          <m:e>
            <m:r>
              <w:rPr>
                <w:rFonts w:ascii="Cambria Math" w:eastAsia="DengXian" w:hAnsi="Cambria Math"/>
                <w:strike/>
                <w:color w:val="FF0000"/>
              </w:rPr>
              <m:t>N</m:t>
            </m:r>
          </m:e>
          <m:sub>
            <m:r>
              <m:rPr>
                <m:sty m:val="p"/>
              </m:rPr>
              <w:rPr>
                <w:rFonts w:ascii="Cambria Math" w:eastAsia="DengXian" w:hAnsi="Cambria Math"/>
                <w:strike/>
                <w:color w:val="FF0000"/>
              </w:rPr>
              <m:t>sc</m:t>
            </m:r>
          </m:sub>
          <m:sup>
            <m:r>
              <m:rPr>
                <m:sty m:val="p"/>
              </m:rPr>
              <w:rPr>
                <w:rFonts w:ascii="Cambria Math" w:eastAsia="DengXian" w:hAnsi="Cambria Math"/>
                <w:strike/>
                <w:color w:val="FF0000"/>
              </w:rPr>
              <m:t>RB</m:t>
            </m:r>
          </m:sup>
        </m:sSubSup>
      </m:oMath>
      <w:r w:rsidRPr="00A032AA">
        <w:rPr>
          <w:rFonts w:ascii="Cambria Math" w:eastAsia="DengXian" w:hAnsi="Cambria Math"/>
          <w:color w:val="FF0000"/>
        </w:rPr>
        <w:t xml:space="preserve">, where </w:t>
      </w:r>
      <m:oMath>
        <m:sSubSup>
          <m:sSubSupPr>
            <m:ctrlPr>
              <w:rPr>
                <w:rFonts w:ascii="Cambria Math" w:eastAsia="DengXian" w:hAnsi="Cambria Math"/>
                <w:color w:val="FF0000"/>
              </w:rPr>
            </m:ctrlPr>
          </m:sSubSupPr>
          <m:e>
            <m:r>
              <w:rPr>
                <w:rFonts w:ascii="Cambria Math" w:eastAsia="DengXian" w:hAnsi="Cambria Math"/>
                <w:color w:val="FF0000"/>
              </w:rPr>
              <m:t>n</m:t>
            </m:r>
          </m:e>
          <m:sub>
            <m:r>
              <m:rPr>
                <m:sty m:val="p"/>
              </m:rPr>
              <w:rPr>
                <w:rFonts w:ascii="Cambria Math" w:eastAsia="DengXian" w:hAnsi="Cambria Math"/>
                <w:color w:val="FF0000"/>
              </w:rPr>
              <m:t>FirstHop</m:t>
            </m:r>
          </m:sub>
          <m:sup>
            <m:r>
              <m:rPr>
                <m:sty m:val="p"/>
              </m:rPr>
              <w:rPr>
                <w:rFonts w:ascii="Cambria Math" w:eastAsia="DengXian" w:hAnsi="Cambria Math"/>
                <w:color w:val="FF0000"/>
              </w:rPr>
              <m:t>RB</m:t>
            </m:r>
          </m:sup>
        </m:sSubSup>
        <m:r>
          <m:rPr>
            <m:sty m:val="p"/>
          </m:rPr>
          <w:rPr>
            <w:rFonts w:ascii="Cambria Math" w:eastAsia="DengXian" w:hAnsi="Cambria Math"/>
            <w:color w:val="FF0000"/>
          </w:rPr>
          <m:t>≥</m:t>
        </m:r>
        <m:sSub>
          <m:sSubPr>
            <m:ctrlPr>
              <w:rPr>
                <w:rFonts w:ascii="Cambria Math" w:eastAsia="DengXian" w:hAnsi="Cambria Math"/>
                <w:color w:val="FF0000"/>
              </w:rPr>
            </m:ctrlPr>
          </m:sSubPr>
          <m:e>
            <m:r>
              <w:rPr>
                <w:rFonts w:ascii="Cambria Math" w:eastAsia="DengXian" w:hAnsi="Cambria Math"/>
                <w:color w:val="FF0000"/>
              </w:rPr>
              <m:t>n</m:t>
            </m:r>
          </m:e>
          <m:sub>
            <m:r>
              <m:rPr>
                <m:sty m:val="p"/>
              </m:rPr>
              <w:rPr>
                <w:rFonts w:ascii="Cambria Math" w:eastAsia="DengXian" w:hAnsi="Cambria Math"/>
                <w:color w:val="FF0000"/>
              </w:rPr>
              <m:t>0</m:t>
            </m:r>
          </m:sub>
        </m:sSub>
        <m:d>
          <m:dPr>
            <m:ctrlPr>
              <w:rPr>
                <w:rFonts w:ascii="Cambria Math" w:eastAsia="DengXian" w:hAnsi="Cambria Math"/>
                <w:color w:val="FF0000"/>
              </w:rPr>
            </m:ctrlPr>
          </m:dPr>
          <m:e>
            <m:sSubSup>
              <m:sSubSupPr>
                <m:ctrlPr>
                  <w:rPr>
                    <w:rFonts w:ascii="Cambria Math" w:eastAsia="DengXian" w:hAnsi="Cambria Math"/>
                    <w:color w:val="FF0000"/>
                  </w:rPr>
                </m:ctrlPr>
              </m:sSubSupPr>
              <m:e>
                <m:r>
                  <w:rPr>
                    <w:rFonts w:ascii="Cambria Math" w:eastAsia="DengXian" w:hAnsi="Cambria Math"/>
                    <w:color w:val="FF0000"/>
                  </w:rPr>
                  <m:t>m</m:t>
                </m:r>
              </m:e>
              <m:sub>
                <m:r>
                  <m:rPr>
                    <m:sty m:val="p"/>
                  </m:rPr>
                  <w:rPr>
                    <w:rFonts w:ascii="Cambria Math" w:eastAsia="DengXian" w:hAnsi="Cambria Math"/>
                    <w:color w:val="FF0000"/>
                  </w:rPr>
                  <m:t>hop</m:t>
                </m:r>
              </m:sub>
              <m:sup>
                <m:r>
                  <m:rPr>
                    <m:sty m:val="p"/>
                  </m:rPr>
                  <w:rPr>
                    <w:rFonts w:ascii="Cambria Math" w:eastAsia="DengXian" w:hAnsi="Cambria Math"/>
                    <w:color w:val="FF0000"/>
                  </w:rPr>
                  <m:t>SRS</m:t>
                </m:r>
              </m:sup>
            </m:sSubSup>
            <m:r>
              <m:rPr>
                <m:sty m:val="p"/>
              </m:rPr>
              <w:rPr>
                <w:rFonts w:ascii="Cambria Math" w:eastAsia="DengXian" w:hAnsi="Cambria Math"/>
                <w:color w:val="FF0000"/>
              </w:rPr>
              <m:t>-</m:t>
            </m:r>
            <m:sSubSup>
              <m:sSubSupPr>
                <m:ctrlPr>
                  <w:rPr>
                    <w:rFonts w:ascii="Cambria Math" w:eastAsia="DengXian" w:hAnsi="Cambria Math"/>
                    <w:color w:val="FF0000"/>
                  </w:rPr>
                </m:ctrlPr>
              </m:sSubSupPr>
              <m:e>
                <m:r>
                  <w:rPr>
                    <w:rFonts w:ascii="Cambria Math" w:eastAsia="DengXian" w:hAnsi="Cambria Math"/>
                    <w:color w:val="FF0000"/>
                  </w:rPr>
                  <m:t>m</m:t>
                </m:r>
              </m:e>
              <m:sub>
                <m:r>
                  <m:rPr>
                    <m:sty m:val="p"/>
                  </m:rPr>
                  <w:rPr>
                    <w:rFonts w:ascii="Cambria Math" w:eastAsia="DengXian" w:hAnsi="Cambria Math"/>
                    <w:color w:val="FF0000"/>
                  </w:rPr>
                  <m:t>overlap</m:t>
                </m:r>
              </m:sub>
              <m:sup>
                <m:r>
                  <m:rPr>
                    <m:sty m:val="p"/>
                  </m:rPr>
                  <w:rPr>
                    <w:rFonts w:ascii="Cambria Math" w:eastAsia="DengXian" w:hAnsi="Cambria Math"/>
                    <w:color w:val="FF0000"/>
                  </w:rPr>
                  <m:t>hop</m:t>
                </m:r>
              </m:sup>
            </m:sSubSup>
          </m:e>
        </m:d>
      </m:oMath>
    </w:p>
    <w:p w14:paraId="5CED9727" w14:textId="69EA1733" w:rsidR="00F53827" w:rsidRPr="00EF0C74" w:rsidRDefault="00F53827" w:rsidP="005B7415">
      <w:pPr>
        <w:overflowPunct/>
        <w:autoSpaceDE/>
        <w:autoSpaceDN/>
        <w:adjustRightInd/>
        <w:spacing w:before="240"/>
        <w:textAlignment w:val="auto"/>
        <w:rPr>
          <w:rFonts w:ascii="Times" w:eastAsia="Batang" w:hAnsi="Times" w:cs="Times"/>
          <w:lang w:eastAsia="ja-JP"/>
        </w:rPr>
      </w:pPr>
      <w:r w:rsidRPr="00452C05">
        <w:rPr>
          <w:rFonts w:ascii="Times" w:eastAsia="Batang" w:hAnsi="Times" w:cs="Times"/>
          <w:b/>
          <w:bCs/>
          <w:lang w:eastAsia="ja-JP"/>
        </w:rPr>
        <w:t xml:space="preserve">Proposal </w:t>
      </w:r>
      <w:r>
        <w:rPr>
          <w:rFonts w:ascii="Times" w:eastAsia="Batang" w:hAnsi="Times" w:cs="Times"/>
          <w:b/>
          <w:bCs/>
          <w:lang w:eastAsia="ja-JP"/>
        </w:rPr>
        <w:t>6</w:t>
      </w:r>
      <w:r w:rsidRPr="00452C05">
        <w:rPr>
          <w:rFonts w:ascii="Times" w:eastAsia="Batang" w:hAnsi="Times" w:cs="Times"/>
          <w:b/>
          <w:bCs/>
          <w:lang w:eastAsia="ja-JP"/>
        </w:rPr>
        <w:t xml:space="preserve">: </w:t>
      </w:r>
      <w:r w:rsidRPr="00A6018F">
        <w:rPr>
          <w:rFonts w:ascii="Times" w:eastAsia="Batang" w:hAnsi="Times" w:cs="Times"/>
          <w:lang w:eastAsia="ja-JP"/>
        </w:rPr>
        <w:t xml:space="preserve">RAN1 supports </w:t>
      </w:r>
      <w:r>
        <w:rPr>
          <w:rFonts w:ascii="Times" w:eastAsia="Batang" w:hAnsi="Times" w:cs="Times"/>
          <w:lang w:eastAsia="ja-JP"/>
        </w:rPr>
        <w:t>the following description to describe the details of the frequency-domain resource mapping of SRS Tx hopping.</w:t>
      </w:r>
    </w:p>
    <w:tbl>
      <w:tblPr>
        <w:tblStyle w:val="TableGrid"/>
        <w:tblW w:w="0" w:type="auto"/>
        <w:tblLook w:val="04A0" w:firstRow="1" w:lastRow="0" w:firstColumn="1" w:lastColumn="0" w:noHBand="0" w:noVBand="1"/>
      </w:tblPr>
      <w:tblGrid>
        <w:gridCol w:w="9962"/>
      </w:tblGrid>
      <w:tr w:rsidR="00F53827" w14:paraId="2D7D3AF7" w14:textId="77777777" w:rsidTr="000579B8">
        <w:tc>
          <w:tcPr>
            <w:tcW w:w="9962" w:type="dxa"/>
          </w:tcPr>
          <w:p w14:paraId="21CCA835" w14:textId="77777777" w:rsidR="00F53827" w:rsidRDefault="00F53827" w:rsidP="001529AB">
            <w:pPr>
              <w:spacing w:after="0"/>
            </w:pPr>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435DC874" w14:textId="77777777" w:rsidR="00F53827" w:rsidRDefault="00F810D7" w:rsidP="001529AB">
            <w:pPr>
              <w:pStyle w:val="EQ"/>
              <w:spacing w:after="0"/>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7FDFE3C0" w14:textId="77777777" w:rsidR="00F53827" w:rsidRPr="00A032AA" w:rsidRDefault="00F53827" w:rsidP="001529AB">
            <w:pPr>
              <w:spacing w:after="0"/>
              <w:rPr>
                <w:color w:val="FF0000"/>
              </w:rPr>
            </w:pPr>
            <w:r w:rsidRPr="00A032AA">
              <w:rPr>
                <w:color w:val="FF0000"/>
              </w:rPr>
              <w:t xml:space="preserve">If the higher layer parameter </w:t>
            </w:r>
            <w:proofErr w:type="spellStart"/>
            <w:r w:rsidRPr="00A032AA">
              <w:rPr>
                <w:rFonts w:eastAsia="Malgun Gothic"/>
                <w:i/>
                <w:iCs/>
                <w:color w:val="FF0000"/>
              </w:rPr>
              <w:t>SRShoppingNrofHops</w:t>
            </w:r>
            <w:proofErr w:type="spellEnd"/>
            <w:r w:rsidRPr="00A032AA">
              <w:rPr>
                <w:color w:val="FF0000"/>
              </w:rPr>
              <w:t xml:space="preserve"> is configured,</w:t>
            </w:r>
          </w:p>
          <w:p w14:paraId="4B31463E" w14:textId="77777777" w:rsidR="00F53827" w:rsidRPr="00A032AA" w:rsidRDefault="00F810D7" w:rsidP="001529AB">
            <w:pPr>
              <w:pStyle w:val="B1"/>
              <w:spacing w:after="0"/>
              <w:rPr>
                <w:color w:val="FF0000"/>
              </w:rPr>
            </w:pPr>
            <m:oMathPara>
              <m:oMath>
                <m:sSubSup>
                  <m:sSubSupPr>
                    <m:ctrlPr>
                      <w:rPr>
                        <w:rFonts w:ascii="Cambria Math" w:hAnsi="Cambria Math"/>
                        <w:color w:val="FF0000"/>
                      </w:rPr>
                    </m:ctrlPr>
                  </m:sSubSupPr>
                  <m:e>
                    <m:acc>
                      <m:accPr>
                        <m:chr m:val="̅"/>
                        <m:ctrlPr>
                          <w:rPr>
                            <w:rFonts w:ascii="Cambria Math" w:hAnsi="Cambria Math"/>
                            <w:color w:val="FF0000"/>
                          </w:rPr>
                        </m:ctrlPr>
                      </m:accPr>
                      <m:e>
                        <m:r>
                          <w:rPr>
                            <w:rFonts w:ascii="Cambria Math" w:hAnsi="Cambria Math"/>
                            <w:color w:val="FF0000"/>
                          </w:rPr>
                          <m:t>k</m:t>
                        </m:r>
                      </m:e>
                    </m:acc>
                  </m:e>
                  <m:sub>
                    <m:r>
                      <m:rPr>
                        <m:sty m:val="p"/>
                      </m:rPr>
                      <w:rPr>
                        <w:rFonts w:ascii="Cambria Math" w:hAnsi="Cambria Math"/>
                        <w:color w:val="FF0000"/>
                      </w:rPr>
                      <m:t>0</m:t>
                    </m:r>
                  </m:sub>
                  <m:sup>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m:t>
                        </m:r>
                      </m:sub>
                    </m:sSub>
                    <m:r>
                      <m:rPr>
                        <m:sty m:val="p"/>
                      </m:rPr>
                      <w:rPr>
                        <w:rFonts w:ascii="Cambria Math" w:hAnsi="Cambria Math"/>
                        <w:color w:val="FF0000"/>
                      </w:rPr>
                      <m:t>)</m:t>
                    </m:r>
                  </m:sup>
                </m:sSubSup>
                <m:r>
                  <m:rPr>
                    <m:sty m:val="p"/>
                  </m:rPr>
                  <w:rPr>
                    <w:rFonts w:ascii="Cambria Math" w:hAnsi="Cambria Math"/>
                    <w:color w:val="FF0000"/>
                  </w:rPr>
                  <m:t>=</m:t>
                </m:r>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n</m:t>
                        </m:r>
                      </m:e>
                      <m:sub>
                        <m:r>
                          <m:rPr>
                            <m:nor/>
                          </m:rPr>
                          <w:rPr>
                            <w:color w:val="FF0000"/>
                          </w:rPr>
                          <m:t>FirstHop</m:t>
                        </m:r>
                      </m:sub>
                      <m:sup>
                        <m:r>
                          <m:rPr>
                            <m:nor/>
                          </m:rPr>
                          <w:rPr>
                            <w:color w:val="FF0000"/>
                          </w:rPr>
                          <m:t>RB</m:t>
                        </m:r>
                      </m:sup>
                    </m:sSubSup>
                    <m:r>
                      <m:rPr>
                        <m:sty m:val="p"/>
                      </m:rP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ctrlPr>
                          <w:rPr>
                            <w:rFonts w:ascii="Cambria Math" w:hAnsi="Cambria Math"/>
                            <w:color w:val="FF0000"/>
                          </w:rPr>
                        </m:ctrlPr>
                      </m:e>
                      <m:sub>
                        <m:r>
                          <m:rPr>
                            <m:sty m:val="p"/>
                          </m:rPr>
                          <w:rPr>
                            <w:rFonts w:ascii="Cambria Math" w:hAnsi="Cambria Math"/>
                            <w:color w:val="FF0000"/>
                          </w:rPr>
                          <m:t>0</m:t>
                        </m:r>
                        <m:ctrlPr>
                          <w:rPr>
                            <w:rFonts w:ascii="Cambria Math" w:hAnsi="Cambria Math"/>
                            <w:color w:val="FF0000"/>
                          </w:rPr>
                        </m:ctrlPr>
                      </m:sub>
                      <m:sup>
                        <m:r>
                          <w:rPr>
                            <w:rFonts w:ascii="Cambria Math" w:hAnsi="Cambria Math"/>
                            <w:color w:val="FF0000"/>
                          </w:rPr>
                          <m:t>idx</m:t>
                        </m:r>
                      </m:sup>
                    </m:sSubSup>
                    <m:d>
                      <m:dPr>
                        <m:ctrlPr>
                          <w:rPr>
                            <w:rFonts w:ascii="Cambria Math" w:hAnsi="Cambria Math"/>
                            <w:color w:val="FF0000"/>
                          </w:rPr>
                        </m:ctrlPr>
                      </m:dPr>
                      <m:e>
                        <m:sSub>
                          <m:sSubPr>
                            <m:ctrlPr>
                              <w:rPr>
                                <w:rFonts w:ascii="Cambria Math" w:hAnsi="Cambria Math"/>
                                <w:i/>
                                <w:color w:val="FF0000"/>
                              </w:rPr>
                            </m:ctrlPr>
                          </m:sSubPr>
                          <m:e>
                            <m:r>
                              <w:rPr>
                                <w:rFonts w:ascii="Cambria Math" w:hAnsi="Cambria Math"/>
                                <w:color w:val="FF0000"/>
                              </w:rPr>
                              <m:t>m</m:t>
                            </m:r>
                          </m:e>
                          <m:sub>
                            <m:r>
                              <m:rPr>
                                <m:nor/>
                              </m:rPr>
                              <w:rPr>
                                <w:color w:val="FF0000"/>
                              </w:rPr>
                              <m:t>SRS</m:t>
                            </m:r>
                            <m:r>
                              <w:rPr>
                                <w:rFonts w:ascii="Cambria Math" w:hAnsi="Cambria Math"/>
                                <w:color w:val="FF0000"/>
                              </w:rPr>
                              <m:t>,0</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m</m:t>
                            </m:r>
                          </m:e>
                          <m:sub>
                            <m:r>
                              <m:rPr>
                                <m:nor/>
                              </m:rPr>
                              <w:rPr>
                                <w:color w:val="FF0000"/>
                              </w:rPr>
                              <m:t>overlap</m:t>
                            </m:r>
                          </m:sub>
                          <m:sup>
                            <m:r>
                              <m:rPr>
                                <m:nor/>
                              </m:rPr>
                              <w:rPr>
                                <w:color w:val="FF0000"/>
                              </w:rPr>
                              <m:t>hop</m:t>
                            </m:r>
                          </m:sup>
                        </m:sSubSup>
                      </m:e>
                    </m:d>
                  </m:e>
                </m:d>
                <m:sSubSup>
                  <m:sSubSupPr>
                    <m:ctrlPr>
                      <w:rPr>
                        <w:rFonts w:ascii="Cambria Math" w:hAnsi="Cambria Math"/>
                        <w:color w:val="FF0000"/>
                      </w:rPr>
                    </m:ctrlPr>
                  </m:sSubSupPr>
                  <m:e>
                    <m:r>
                      <w:rPr>
                        <w:rFonts w:ascii="Cambria Math" w:hAnsi="Cambria Math"/>
                        <w:color w:val="FF0000"/>
                      </w:rPr>
                      <m:t>N</m:t>
                    </m:r>
                  </m:e>
                  <m:sub>
                    <m:r>
                      <m:rPr>
                        <m:nor/>
                      </m:rPr>
                      <w:rPr>
                        <w:color w:val="FF0000"/>
                      </w:rPr>
                      <m:t>sc</m:t>
                    </m:r>
                  </m:sub>
                  <m:sup>
                    <m:r>
                      <m:rPr>
                        <m:nor/>
                      </m:rPr>
                      <w:rPr>
                        <w:color w:val="FF0000"/>
                      </w:rPr>
                      <m:t>RB</m:t>
                    </m:r>
                  </m:sup>
                </m:sSubSup>
                <m:r>
                  <m:rPr>
                    <m:sty m:val="p"/>
                  </m:rPr>
                  <w:rPr>
                    <w:rFonts w:ascii="Cambria Math" w:hAnsi="Cambria Math"/>
                    <w:color w:val="FF0000"/>
                  </w:rPr>
                  <m:t>+</m:t>
                </m:r>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k</m:t>
                        </m:r>
                      </m:e>
                      <m:sub>
                        <m:r>
                          <m:rPr>
                            <m:nor/>
                          </m:rPr>
                          <w:rPr>
                            <w:color w:val="FF0000"/>
                          </w:rPr>
                          <m:t>TC</m:t>
                        </m:r>
                      </m:sub>
                      <m:sup>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m:t>
                            </m:r>
                          </m:sub>
                        </m:sSub>
                        <m:r>
                          <m:rPr>
                            <m:sty m:val="p"/>
                          </m:rPr>
                          <w:rPr>
                            <w:rFonts w:ascii="Cambria Math" w:hAnsi="Cambria Math"/>
                            <w:color w:val="FF0000"/>
                          </w:rPr>
                          <m:t>)</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k</m:t>
                        </m:r>
                      </m:e>
                      <m:sub>
                        <m:r>
                          <m:rPr>
                            <m:nor/>
                          </m:rPr>
                          <w:rPr>
                            <w:color w:val="FF0000"/>
                          </w:rPr>
                          <m:t>offset</m:t>
                        </m:r>
                      </m:sub>
                      <m:sup>
                        <m:sSup>
                          <m:sSupPr>
                            <m:ctrlPr>
                              <w:rPr>
                                <w:rFonts w:ascii="Cambria Math" w:hAnsi="Cambria Math"/>
                                <w:color w:val="FF0000"/>
                              </w:rPr>
                            </m:ctrlPr>
                          </m:sSupPr>
                          <m:e>
                            <m:r>
                              <w:rPr>
                                <w:rFonts w:ascii="Cambria Math" w:hAnsi="Cambria Math"/>
                                <w:color w:val="FF0000"/>
                              </w:rPr>
                              <m:t>l</m:t>
                            </m:r>
                          </m:e>
                          <m:sup>
                            <m:r>
                              <m:rPr>
                                <m:sty m:val="p"/>
                              </m:rPr>
                              <w:rPr>
                                <w:rFonts w:ascii="Cambria Math" w:hAnsi="Cambria Math"/>
                                <w:color w:val="FF0000"/>
                              </w:rPr>
                              <m:t>'</m:t>
                            </m:r>
                          </m:sup>
                        </m:sSup>
                      </m:sup>
                    </m:sSubSup>
                  </m:e>
                </m:d>
                <m:r>
                  <m:rPr>
                    <m:sty m:val="p"/>
                  </m:rPr>
                  <w:rPr>
                    <w:rFonts w:ascii="Cambria Math" w:hAnsi="Cambria Math"/>
                    <w:color w:val="FF0000"/>
                  </w:rPr>
                  <m:t>,</m:t>
                </m:r>
              </m:oMath>
            </m:oMathPara>
          </w:p>
          <w:p w14:paraId="3C609E5A" w14:textId="77777777" w:rsidR="00F53827" w:rsidRPr="00A032AA" w:rsidRDefault="00F810D7" w:rsidP="001529AB">
            <w:pPr>
              <w:spacing w:after="0"/>
              <w:jc w:val="center"/>
              <w:rPr>
                <w:rFonts w:eastAsia="MS Mincho"/>
                <w:i/>
                <w:color w:val="FF0000"/>
              </w:rPr>
            </w:pPr>
            <m:oMath>
              <m:sSubSup>
                <m:sSubSupPr>
                  <m:ctrlPr>
                    <w:rPr>
                      <w:rFonts w:ascii="Cambria Math" w:eastAsia="MS Mincho" w:hAnsi="Cambria Math"/>
                      <w:i/>
                      <w:color w:val="FF0000"/>
                    </w:rPr>
                  </m:ctrlPr>
                </m:sSubSupPr>
                <m:e>
                  <m:r>
                    <w:rPr>
                      <w:rFonts w:ascii="Cambria Math" w:eastAsia="MS Mincho" w:hAnsi="Cambria Math"/>
                      <w:color w:val="FF0000"/>
                    </w:rPr>
                    <m:t>n</m:t>
                  </m:r>
                </m:e>
                <m:sub>
                  <m:r>
                    <m:rPr>
                      <m:nor/>
                    </m:rPr>
                    <w:rPr>
                      <w:rFonts w:eastAsia="MS Mincho"/>
                      <w:color w:val="FF0000"/>
                    </w:rPr>
                    <m:t>offset2</m:t>
                  </m:r>
                </m:sub>
                <m:sup>
                  <m:r>
                    <m:rPr>
                      <m:nor/>
                    </m:rPr>
                    <w:rPr>
                      <w:rFonts w:eastAsia="MS Mincho"/>
                      <w:color w:val="FF0000"/>
                    </w:rPr>
                    <m:t>FH</m:t>
                  </m:r>
                </m:sup>
              </m:sSubSup>
              <m:r>
                <w:rPr>
                  <w:rFonts w:ascii="Cambria Math" w:eastAsia="MS Mincho" w:hAnsi="Cambria Math"/>
                  <w:color w:val="FF0000"/>
                </w:rPr>
                <m:t>=</m:t>
              </m:r>
              <m:d>
                <m:dPr>
                  <m:ctrlPr>
                    <w:rPr>
                      <w:rFonts w:ascii="Cambria Math" w:eastAsia="MS Mincho" w:hAnsi="Cambria Math"/>
                      <w:i/>
                      <w:color w:val="FF0000"/>
                    </w:rPr>
                  </m:ctrlPr>
                </m:dPr>
                <m:e>
                  <m:d>
                    <m:dPr>
                      <m:ctrlPr>
                        <w:rPr>
                          <w:rFonts w:ascii="Cambria Math" w:eastAsia="MS Mincho" w:hAnsi="Cambria Math"/>
                          <w:i/>
                          <w:color w:val="FF0000"/>
                        </w:rPr>
                      </m:ctrlPr>
                    </m:dPr>
                    <m:e>
                      <m:sSubSup>
                        <m:sSubSupPr>
                          <m:ctrlPr>
                            <w:rPr>
                              <w:rFonts w:ascii="Cambria Math" w:eastAsia="MS Mincho" w:hAnsi="Cambria Math"/>
                              <w:i/>
                              <w:color w:val="FF0000"/>
                            </w:rPr>
                          </m:ctrlPr>
                        </m:sSubSupPr>
                        <m:e>
                          <m:r>
                            <w:rPr>
                              <w:rFonts w:ascii="Cambria Math" w:eastAsia="MS Mincho" w:hAnsi="Cambria Math"/>
                              <w:color w:val="FF0000"/>
                            </w:rPr>
                            <m:t>n</m:t>
                          </m:r>
                        </m:e>
                        <m:sub>
                          <m:r>
                            <w:rPr>
                              <w:rFonts w:ascii="Cambria Math" w:eastAsia="MS Mincho" w:hAnsi="Cambria Math"/>
                              <w:color w:val="FF0000"/>
                            </w:rPr>
                            <m:t>0</m:t>
                          </m:r>
                        </m:sub>
                        <m:sup>
                          <m:r>
                            <w:rPr>
                              <w:rFonts w:ascii="Cambria Math" w:eastAsia="MS Mincho" w:hAnsi="Cambria Math"/>
                              <w:color w:val="FF0000"/>
                            </w:rPr>
                            <m:t>idx</m:t>
                          </m:r>
                        </m:sup>
                      </m:sSubSup>
                      <m:r>
                        <w:rPr>
                          <w:rFonts w:ascii="Cambria Math" w:eastAsia="MS Mincho" w:hAnsi="Cambria Math"/>
                          <w:color w:val="FF0000"/>
                        </w:rPr>
                        <m:t>+</m:t>
                      </m:r>
                      <m:sSub>
                        <m:sSubPr>
                          <m:ctrlPr>
                            <w:rPr>
                              <w:rFonts w:ascii="Cambria Math" w:eastAsia="MS Mincho" w:hAnsi="Cambria Math"/>
                              <w:i/>
                              <w:color w:val="FF0000"/>
                            </w:rPr>
                          </m:ctrlPr>
                        </m:sSubPr>
                        <m:e>
                          <m:r>
                            <w:rPr>
                              <w:rFonts w:ascii="Cambria Math" w:eastAsia="MS Mincho" w:hAnsi="Cambria Math"/>
                              <w:color w:val="FF0000"/>
                            </w:rPr>
                            <m:t>n</m:t>
                          </m:r>
                        </m:e>
                        <m:sub>
                          <m:r>
                            <m:rPr>
                              <m:nor/>
                            </m:rPr>
                            <w:rPr>
                              <w:rFonts w:eastAsia="MS Mincho"/>
                              <w:color w:val="FF0000"/>
                            </w:rPr>
                            <m:t>SRS</m:t>
                          </m:r>
                        </m:sub>
                      </m:sSub>
                    </m:e>
                  </m:d>
                  <m:r>
                    <w:rPr>
                      <w:rFonts w:ascii="Cambria Math" w:eastAsia="MS Mincho" w:hAnsi="Cambria Math"/>
                      <w:color w:val="FF0000"/>
                    </w:rPr>
                    <m:t xml:space="preserve"> </m:t>
                  </m:r>
                  <m:r>
                    <m:rPr>
                      <m:nor/>
                    </m:rPr>
                    <w:rPr>
                      <w:rFonts w:eastAsia="MS Mincho"/>
                      <w:color w:val="FF0000"/>
                    </w:rPr>
                    <m:t>mod</m:t>
                  </m:r>
                  <m:r>
                    <w:rPr>
                      <w:rFonts w:ascii="Cambria Math" w:eastAsia="MS Mincho" w:hAnsi="Cambria Math"/>
                      <w:color w:val="FF0000"/>
                    </w:rPr>
                    <m:t xml:space="preserve"> </m:t>
                  </m:r>
                  <m:sSub>
                    <m:sSubPr>
                      <m:ctrlPr>
                        <w:rPr>
                          <w:rFonts w:ascii="Cambria Math" w:eastAsia="MS Mincho" w:hAnsi="Cambria Math"/>
                          <w:i/>
                          <w:color w:val="FF0000"/>
                        </w:rPr>
                      </m:ctrlPr>
                    </m:sSubPr>
                    <m:e>
                      <m:r>
                        <w:rPr>
                          <w:rFonts w:ascii="Cambria Math" w:eastAsia="MS Mincho" w:hAnsi="Cambria Math"/>
                          <w:color w:val="FF0000"/>
                        </w:rPr>
                        <m:t>N</m:t>
                      </m:r>
                    </m:e>
                    <m:sub>
                      <m:r>
                        <m:rPr>
                          <m:nor/>
                        </m:rPr>
                        <w:rPr>
                          <w:rFonts w:eastAsia="MS Mincho"/>
                          <w:color w:val="FF0000"/>
                        </w:rPr>
                        <m:t>hop</m:t>
                      </m:r>
                    </m:sub>
                  </m:sSub>
                </m:e>
              </m:d>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m</m:t>
                      </m:r>
                    </m:e>
                    <m:sub>
                      <m:r>
                        <m:rPr>
                          <m:nor/>
                        </m:rPr>
                        <w:rPr>
                          <w:color w:val="FF0000"/>
                        </w:rPr>
                        <m:t>SRS</m:t>
                      </m:r>
                      <m:r>
                        <w:rPr>
                          <w:rFonts w:ascii="Cambria Math" w:hAnsi="Cambria Math"/>
                          <w:color w:val="FF0000"/>
                        </w:rPr>
                        <m:t>,0</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m</m:t>
                      </m:r>
                    </m:e>
                    <m:sub>
                      <m:r>
                        <m:rPr>
                          <m:nor/>
                        </m:rPr>
                        <w:rPr>
                          <w:color w:val="FF0000"/>
                        </w:rPr>
                        <m:t>overlap</m:t>
                      </m:r>
                    </m:sub>
                    <m:sup>
                      <m:r>
                        <m:rPr>
                          <m:nor/>
                        </m:rPr>
                        <w:rPr>
                          <w:color w:val="FF0000"/>
                        </w:rPr>
                        <m:t>hop</m:t>
                      </m:r>
                    </m:sup>
                  </m:sSubSup>
                </m:e>
              </m:d>
              <m:sSubSup>
                <m:sSubSupPr>
                  <m:ctrlPr>
                    <w:rPr>
                      <w:rFonts w:ascii="Cambria Math" w:hAnsi="Cambria Math"/>
                      <w:i/>
                      <w:color w:val="FF0000"/>
                    </w:rPr>
                  </m:ctrlPr>
                </m:sSubSupPr>
                <m:e>
                  <m:r>
                    <w:rPr>
                      <w:rFonts w:ascii="Cambria Math" w:hAnsi="Cambria Math"/>
                      <w:color w:val="FF0000"/>
                    </w:rPr>
                    <m:t>N</m:t>
                  </m:r>
                </m:e>
                <m:sub>
                  <m:r>
                    <m:rPr>
                      <m:nor/>
                    </m:rPr>
                    <w:rPr>
                      <w:color w:val="FF0000"/>
                    </w:rPr>
                    <m:t>sc</m:t>
                  </m:r>
                </m:sub>
                <m:sup>
                  <m:r>
                    <m:rPr>
                      <m:nor/>
                    </m:rPr>
                    <w:rPr>
                      <w:color w:val="FF0000"/>
                    </w:rPr>
                    <m:t>RB</m:t>
                  </m:r>
                </m:sup>
              </m:sSubSup>
            </m:oMath>
            <w:r w:rsidR="00F53827" w:rsidRPr="00A032AA">
              <w:rPr>
                <w:rFonts w:eastAsia="MS Mincho"/>
                <w:i/>
                <w:color w:val="FF0000"/>
              </w:rPr>
              <w:t>,</w:t>
            </w:r>
          </w:p>
          <w:p w14:paraId="61A7B6C3" w14:textId="77777777" w:rsidR="00F53827" w:rsidRPr="00A032AA" w:rsidRDefault="00F810D7" w:rsidP="001529AB">
            <w:pPr>
              <w:spacing w:after="0"/>
              <w:jc w:val="center"/>
              <w:rPr>
                <w:rFonts w:eastAsia="MS Mincho"/>
                <w:i/>
                <w:color w:val="FF0000"/>
              </w:rPr>
            </w:pPr>
            <m:oMath>
              <m:sSubSup>
                <m:sSubSupPr>
                  <m:ctrlPr>
                    <w:rPr>
                      <w:rFonts w:ascii="Cambria Math" w:eastAsia="MS Mincho" w:hAnsi="Cambria Math"/>
                      <w:i/>
                      <w:color w:val="FF0000"/>
                      <w:lang w:val="sv-SE"/>
                    </w:rPr>
                  </m:ctrlPr>
                </m:sSubSupPr>
                <m:e>
                  <m:r>
                    <w:rPr>
                      <w:rFonts w:ascii="Cambria Math" w:eastAsia="MS Mincho" w:hAnsi="Cambria Math"/>
                      <w:color w:val="FF0000"/>
                      <w:lang w:val="sv-SE"/>
                    </w:rPr>
                    <m:t>n</m:t>
                  </m:r>
                </m:e>
                <m:sub>
                  <m:r>
                    <m:rPr>
                      <m:nor/>
                    </m:rPr>
                    <w:rPr>
                      <w:rFonts w:eastAsia="MS Mincho"/>
                      <w:color w:val="FF0000"/>
                    </w:rPr>
                    <m:t>offset</m:t>
                  </m:r>
                </m:sub>
                <m:sup>
                  <m:r>
                    <m:rPr>
                      <m:nor/>
                    </m:rPr>
                    <w:rPr>
                      <w:rFonts w:eastAsia="MS Mincho"/>
                      <w:color w:val="FF0000"/>
                    </w:rPr>
                    <m:t>FH</m:t>
                  </m:r>
                </m:sup>
              </m:sSubSup>
              <m:r>
                <w:rPr>
                  <w:rFonts w:ascii="Cambria Math" w:eastAsia="MS Mincho" w:hAnsi="Cambria Math"/>
                  <w:color w:val="FF0000"/>
                </w:rPr>
                <m:t>=0</m:t>
              </m:r>
            </m:oMath>
            <w:r w:rsidR="00F53827" w:rsidRPr="00A032AA">
              <w:rPr>
                <w:rFonts w:eastAsia="MS Mincho"/>
                <w:i/>
                <w:color w:val="FF0000"/>
              </w:rPr>
              <w:t>,</w:t>
            </w:r>
          </w:p>
          <w:p w14:paraId="7A1B4F65" w14:textId="77777777" w:rsidR="00F53827" w:rsidRPr="00A032AA" w:rsidRDefault="00F810D7" w:rsidP="001529AB">
            <w:pPr>
              <w:spacing w:after="0"/>
              <w:jc w:val="center"/>
              <w:rPr>
                <w:rFonts w:eastAsia="MS Mincho"/>
                <w:i/>
                <w:color w:val="FF0000"/>
              </w:rPr>
            </w:pPr>
            <m:oMath>
              <m:sSubSup>
                <m:sSubSupPr>
                  <m:ctrlPr>
                    <w:rPr>
                      <w:rFonts w:ascii="Cambria Math" w:eastAsia="MS Mincho" w:hAnsi="Cambria Math"/>
                      <w:i/>
                      <w:color w:val="FF0000"/>
                    </w:rPr>
                  </m:ctrlPr>
                </m:sSubSupPr>
                <m:e>
                  <m:r>
                    <w:rPr>
                      <w:rFonts w:ascii="Cambria Math" w:eastAsia="MS Mincho" w:hAnsi="Cambria Math"/>
                      <w:color w:val="FF0000"/>
                    </w:rPr>
                    <m:t>n</m:t>
                  </m:r>
                </m:e>
                <m:sub>
                  <m:r>
                    <m:rPr>
                      <m:nor/>
                    </m:rPr>
                    <w:rPr>
                      <w:rFonts w:eastAsia="MS Mincho"/>
                      <w:color w:val="FF0000"/>
                    </w:rPr>
                    <m:t>offset</m:t>
                  </m:r>
                </m:sub>
                <m:sup>
                  <m:r>
                    <m:rPr>
                      <m:nor/>
                    </m:rPr>
                    <w:rPr>
                      <w:rFonts w:eastAsia="MS Mincho"/>
                      <w:color w:val="FF0000"/>
                    </w:rPr>
                    <m:t>RPFS</m:t>
                  </m:r>
                </m:sup>
              </m:sSubSup>
              <m:r>
                <w:rPr>
                  <w:rFonts w:ascii="Cambria Math" w:eastAsia="MS Mincho" w:hAnsi="Cambria Math"/>
                  <w:color w:val="FF0000"/>
                </w:rPr>
                <m:t>=0</m:t>
              </m:r>
            </m:oMath>
            <w:r w:rsidR="00F53827" w:rsidRPr="00A032AA">
              <w:rPr>
                <w:rFonts w:eastAsia="MS Mincho"/>
                <w:i/>
                <w:color w:val="FF0000"/>
              </w:rPr>
              <w:t>,</w:t>
            </w:r>
          </w:p>
          <w:p w14:paraId="04C1DFDD" w14:textId="77777777" w:rsidR="00F53827" w:rsidRPr="00A032AA" w:rsidRDefault="00F53827" w:rsidP="001529AB">
            <w:pPr>
              <w:spacing w:after="0"/>
              <w:rPr>
                <w:color w:val="FF0000"/>
              </w:rPr>
            </w:pPr>
            <w:r w:rsidRPr="00A032AA">
              <w:rPr>
                <w:color w:val="FF0000"/>
              </w:rPr>
              <w:t>Otherwise,</w:t>
            </w:r>
          </w:p>
          <w:p w14:paraId="1CB5D2AA" w14:textId="77777777" w:rsidR="00F53827" w:rsidRPr="00A032AA" w:rsidRDefault="00F810D7" w:rsidP="001529AB">
            <w:pPr>
              <w:spacing w:after="0"/>
              <w:rPr>
                <w:rFonts w:eastAsia="MS Mincho"/>
                <w:color w:val="FF0000"/>
              </w:rPr>
            </w:pPr>
            <m:oMathPara>
              <m:oMathParaPr>
                <m:jc m:val="center"/>
              </m:oMathParaPr>
              <m:oMath>
                <m:sSubSup>
                  <m:sSubSupPr>
                    <m:ctrlPr>
                      <w:rPr>
                        <w:rFonts w:ascii="Cambria Math" w:hAnsi="Cambria Math"/>
                        <w:i/>
                        <w:color w:val="FF0000"/>
                        <w:lang w:val="sv-SE"/>
                      </w:rPr>
                    </m:ctrlPr>
                  </m:sSubSupPr>
                  <m:e>
                    <m:acc>
                      <m:accPr>
                        <m:chr m:val="̅"/>
                        <m:ctrlPr>
                          <w:rPr>
                            <w:rFonts w:ascii="Cambria Math" w:hAnsi="Cambria Math"/>
                            <w:i/>
                            <w:color w:val="FF0000"/>
                            <w:lang w:val="sv-SE"/>
                          </w:rPr>
                        </m:ctrlPr>
                      </m:accPr>
                      <m:e>
                        <m:r>
                          <w:rPr>
                            <w:rFonts w:ascii="Cambria Math" w:hAnsi="Cambria Math"/>
                            <w:color w:val="FF0000"/>
                          </w:rPr>
                          <m:t>k</m:t>
                        </m:r>
                      </m:e>
                    </m:acc>
                  </m:e>
                  <m:sub>
                    <m:r>
                      <w:rPr>
                        <w:rFonts w:ascii="Cambria Math" w:hAnsi="Cambria Math"/>
                        <w:color w:val="FF0000"/>
                      </w:rPr>
                      <m:t>0</m:t>
                    </m:r>
                  </m:sub>
                  <m:sup>
                    <m:r>
                      <w:rPr>
                        <w:rFonts w:ascii="Cambria Math" w:hAnsi="Cambria Math"/>
                        <w:color w:val="FF0000"/>
                      </w:rPr>
                      <m:t>(</m:t>
                    </m:r>
                    <m:sSub>
                      <m:sSubPr>
                        <m:ctrlPr>
                          <w:rPr>
                            <w:rFonts w:ascii="Cambria Math" w:hAnsi="Cambria Math"/>
                            <w:i/>
                            <w:color w:val="FF0000"/>
                            <w:lang w:val="sv-SE"/>
                          </w:rPr>
                        </m:ctrlPr>
                      </m:sSubPr>
                      <m:e>
                        <m:r>
                          <w:rPr>
                            <w:rFonts w:ascii="Cambria Math" w:hAnsi="Cambria Math"/>
                            <w:color w:val="FF0000"/>
                          </w:rPr>
                          <m:t>p</m:t>
                        </m:r>
                      </m:e>
                      <m:sub>
                        <m:r>
                          <w:rPr>
                            <w:rFonts w:ascii="Cambria Math" w:hAnsi="Cambria Math"/>
                            <w:color w:val="FF0000"/>
                          </w:rPr>
                          <m:t>i</m:t>
                        </m:r>
                      </m:sub>
                    </m:sSub>
                    <m:r>
                      <w:rPr>
                        <w:rFonts w:ascii="Cambria Math" w:hAnsi="Cambria Math"/>
                        <w:color w:val="FF0000"/>
                      </w:rPr>
                      <m:t>)</m:t>
                    </m:r>
                  </m:sup>
                </m:sSubSup>
                <m:r>
                  <w:rPr>
                    <w:rFonts w:ascii="Cambria Math" w:hAnsi="Cambria Math"/>
                    <w:color w:val="FF0000"/>
                  </w:rPr>
                  <m:t>=</m:t>
                </m:r>
                <m:sSub>
                  <m:sSubPr>
                    <m:ctrlPr>
                      <w:rPr>
                        <w:rFonts w:ascii="Cambria Math" w:hAnsi="Cambria Math"/>
                        <w:i/>
                        <w:color w:val="FF0000"/>
                        <w:lang w:val="sv-SE"/>
                      </w:rPr>
                    </m:ctrlPr>
                  </m:sSubPr>
                  <m:e>
                    <m:r>
                      <w:rPr>
                        <w:rFonts w:ascii="Cambria Math" w:hAnsi="Cambria Math"/>
                        <w:color w:val="FF0000"/>
                      </w:rPr>
                      <m:t>n</m:t>
                    </m:r>
                  </m:e>
                  <m:sub>
                    <m:r>
                      <m:rPr>
                        <m:nor/>
                      </m:rPr>
                      <w:rPr>
                        <w:color w:val="FF0000"/>
                      </w:rPr>
                      <m:t>shift</m:t>
                    </m:r>
                  </m:sub>
                </m:sSub>
                <m:sSubSup>
                  <m:sSubSupPr>
                    <m:ctrlPr>
                      <w:rPr>
                        <w:rFonts w:ascii="Cambria Math" w:hAnsi="Cambria Math"/>
                        <w:i/>
                        <w:color w:val="FF0000"/>
                        <w:lang w:val="sv-SE"/>
                      </w:rPr>
                    </m:ctrlPr>
                  </m:sSubSupPr>
                  <m:e>
                    <m:r>
                      <w:rPr>
                        <w:rFonts w:ascii="Cambria Math" w:hAnsi="Cambria Math"/>
                        <w:color w:val="FF0000"/>
                      </w:rPr>
                      <m:t>N</m:t>
                    </m:r>
                  </m:e>
                  <m:sub>
                    <m:r>
                      <m:rPr>
                        <m:nor/>
                      </m:rPr>
                      <w:rPr>
                        <w:color w:val="FF0000"/>
                      </w:rPr>
                      <m:t>sc</m:t>
                    </m:r>
                  </m:sub>
                  <m:sup>
                    <m:r>
                      <m:rPr>
                        <m:nor/>
                      </m:rPr>
                      <w:rPr>
                        <w:color w:val="FF0000"/>
                      </w:rPr>
                      <m:t>RB</m:t>
                    </m:r>
                  </m:sup>
                </m:sSubSup>
                <m:r>
                  <w:rPr>
                    <w:rFonts w:ascii="Cambria Math" w:hAnsi="Cambria Math"/>
                    <w:color w:val="FF0000"/>
                  </w:rPr>
                  <m:t>+</m:t>
                </m:r>
                <m:d>
                  <m:dPr>
                    <m:ctrlPr>
                      <w:rPr>
                        <w:rFonts w:ascii="Cambria Math" w:hAnsi="Cambria Math"/>
                        <w:i/>
                        <w:color w:val="FF0000"/>
                        <w:lang w:val="sv-SE"/>
                      </w:rPr>
                    </m:ctrlPr>
                  </m:dPr>
                  <m:e>
                    <m:sSubSup>
                      <m:sSubSupPr>
                        <m:ctrlPr>
                          <w:rPr>
                            <w:rFonts w:ascii="Cambria Math" w:hAnsi="Cambria Math"/>
                            <w:i/>
                            <w:color w:val="FF0000"/>
                            <w:lang w:val="sv-SE"/>
                          </w:rPr>
                        </m:ctrlPr>
                      </m:sSubSupPr>
                      <m:e>
                        <m:r>
                          <w:rPr>
                            <w:rFonts w:ascii="Cambria Math" w:hAnsi="Cambria Math"/>
                            <w:color w:val="FF0000"/>
                          </w:rPr>
                          <m:t>k</m:t>
                        </m:r>
                      </m:e>
                      <m:sub>
                        <m:r>
                          <m:rPr>
                            <m:nor/>
                          </m:rPr>
                          <w:rPr>
                            <w:color w:val="FF0000"/>
                          </w:rPr>
                          <m:t>TC</m:t>
                        </m:r>
                      </m:sub>
                      <m:sup>
                        <m:r>
                          <w:rPr>
                            <w:rFonts w:ascii="Cambria Math" w:hAnsi="Cambria Math"/>
                            <w:color w:val="FF0000"/>
                          </w:rPr>
                          <m:t>(</m:t>
                        </m:r>
                        <m:sSub>
                          <m:sSubPr>
                            <m:ctrlPr>
                              <w:rPr>
                                <w:rFonts w:ascii="Cambria Math" w:hAnsi="Cambria Math"/>
                                <w:i/>
                                <w:color w:val="FF0000"/>
                                <w:lang w:val="sv-SE"/>
                              </w:rPr>
                            </m:ctrlPr>
                          </m:sSubPr>
                          <m:e>
                            <m:r>
                              <w:rPr>
                                <w:rFonts w:ascii="Cambria Math" w:hAnsi="Cambria Math"/>
                                <w:color w:val="FF0000"/>
                              </w:rPr>
                              <m:t>p</m:t>
                            </m:r>
                          </m:e>
                          <m:sub>
                            <m:r>
                              <w:rPr>
                                <w:rFonts w:ascii="Cambria Math" w:hAnsi="Cambria Math"/>
                                <w:color w:val="FF0000"/>
                              </w:rPr>
                              <m:t>i</m:t>
                            </m:r>
                          </m:sub>
                        </m:sSub>
                        <m:r>
                          <w:rPr>
                            <w:rFonts w:ascii="Cambria Math" w:hAnsi="Cambria Math"/>
                            <w:color w:val="FF0000"/>
                          </w:rPr>
                          <m:t>)</m:t>
                        </m:r>
                      </m:sup>
                    </m:sSubSup>
                    <m:r>
                      <w:rPr>
                        <w:rFonts w:ascii="Cambria Math" w:hAnsi="Cambria Math"/>
                        <w:color w:val="FF0000"/>
                      </w:rPr>
                      <m:t>+</m:t>
                    </m:r>
                    <m:sSubSup>
                      <m:sSubSupPr>
                        <m:ctrlPr>
                          <w:rPr>
                            <w:rFonts w:ascii="Cambria Math" w:eastAsia="MS Mincho" w:hAnsi="Cambria Math"/>
                            <w:i/>
                            <w:color w:val="FF0000"/>
                            <w:lang w:eastAsia="ja-JP"/>
                          </w:rPr>
                        </m:ctrlPr>
                      </m:sSubSupPr>
                      <m:e>
                        <m:r>
                          <w:rPr>
                            <w:rFonts w:ascii="Cambria Math" w:eastAsia="MS Mincho" w:hAnsi="Cambria Math"/>
                            <w:color w:val="FF0000"/>
                            <w:lang w:eastAsia="ja-JP"/>
                          </w:rPr>
                          <m:t>k</m:t>
                        </m:r>
                      </m:e>
                      <m:sub>
                        <m:r>
                          <m:rPr>
                            <m:nor/>
                          </m:rPr>
                          <w:rPr>
                            <w:rFonts w:eastAsia="MS Mincho"/>
                            <w:color w:val="FF0000"/>
                            <w:lang w:eastAsia="ja-JP"/>
                          </w:rPr>
                          <m:t>offset</m:t>
                        </m:r>
                      </m:sub>
                      <m:sup>
                        <m:sSup>
                          <m:sSupPr>
                            <m:ctrlPr>
                              <w:rPr>
                                <w:rFonts w:ascii="Cambria Math" w:eastAsia="MS Mincho" w:hAnsi="Cambria Math"/>
                                <w:i/>
                                <w:color w:val="FF0000"/>
                                <w:lang w:eastAsia="ja-JP"/>
                              </w:rPr>
                            </m:ctrlPr>
                          </m:sSupPr>
                          <m:e>
                            <m:r>
                              <w:rPr>
                                <w:rFonts w:ascii="Cambria Math" w:eastAsia="MS Mincho" w:hAnsi="Cambria Math"/>
                                <w:color w:val="FF0000"/>
                                <w:lang w:eastAsia="ja-JP"/>
                              </w:rPr>
                              <m:t>l</m:t>
                            </m:r>
                          </m:e>
                          <m:sup>
                            <m:r>
                              <w:rPr>
                                <w:rFonts w:ascii="Cambria Math" w:eastAsia="MS Mincho" w:hAnsi="Cambria Math"/>
                                <w:color w:val="FF0000"/>
                                <w:lang w:eastAsia="ja-JP"/>
                              </w:rPr>
                              <m:t>'</m:t>
                            </m:r>
                          </m:sup>
                        </m:sSup>
                      </m:sup>
                    </m:sSubSup>
                  </m:e>
                </m:d>
                <m:r>
                  <w:rPr>
                    <w:rFonts w:ascii="Cambria Math" w:eastAsia="MS Mincho" w:hAnsi="Cambria Math"/>
                    <w:color w:val="FF0000"/>
                    <w:lang w:eastAsia="ja-JP"/>
                  </w:rPr>
                  <m:t>+</m:t>
                </m:r>
                <m:sSub>
                  <m:sSubPr>
                    <m:ctrlPr>
                      <w:rPr>
                        <w:rFonts w:ascii="Cambria Math" w:eastAsia="MS Mincho" w:hAnsi="Cambria Math"/>
                        <w:i/>
                        <w:color w:val="FF0000"/>
                        <w:lang w:eastAsia="ja-JP"/>
                      </w:rPr>
                    </m:ctrlPr>
                  </m:sSubPr>
                  <m:e>
                    <m:r>
                      <w:rPr>
                        <w:rFonts w:ascii="Cambria Math" w:eastAsia="MS Mincho" w:hAnsi="Cambria Math"/>
                        <w:color w:val="FF0000"/>
                        <w:lang w:eastAsia="ja-JP"/>
                      </w:rPr>
                      <m:t>f</m:t>
                    </m:r>
                  </m:e>
                  <m:sub>
                    <m:r>
                      <m:rPr>
                        <m:sty m:val="p"/>
                      </m:rPr>
                      <w:rPr>
                        <w:rFonts w:ascii="Cambria Math" w:eastAsia="MS Mincho" w:hAnsi="Cambria Math"/>
                        <w:color w:val="FF0000"/>
                        <w:lang w:eastAsia="ja-JP"/>
                      </w:rPr>
                      <m:t>coh</m:t>
                    </m:r>
                  </m:sub>
                </m:sSub>
                <m:r>
                  <w:rPr>
                    <w:rFonts w:ascii="Cambria Math" w:eastAsia="MS Mincho" w:hAnsi="Cambria Math"/>
                    <w:color w:val="FF0000"/>
                    <w:lang w:eastAsia="ja-JP"/>
                  </w:rPr>
                  <m:t>(</m:t>
                </m:r>
                <m:sSub>
                  <m:sSubPr>
                    <m:ctrlPr>
                      <w:rPr>
                        <w:rFonts w:ascii="Cambria Math" w:eastAsia="Malgun Gothic" w:hAnsi="Cambria Math"/>
                        <w:color w:val="FF0000"/>
                      </w:rPr>
                    </m:ctrlPr>
                  </m:sSubPr>
                  <m:e>
                    <m:r>
                      <w:rPr>
                        <w:rFonts w:ascii="Cambria Math" w:eastAsia="Malgun Gothic" w:hAnsi="Cambria Math"/>
                        <w:color w:val="FF0000"/>
                      </w:rPr>
                      <m:t>n</m:t>
                    </m:r>
                  </m:e>
                  <m:sub>
                    <m:r>
                      <m:rPr>
                        <m:sty m:val="p"/>
                      </m:rPr>
                      <w:rPr>
                        <w:rFonts w:ascii="Cambria Math" w:eastAsia="Malgun Gothic" w:hAnsi="Cambria Math"/>
                        <w:color w:val="FF0000"/>
                      </w:rPr>
                      <m:t>f</m:t>
                    </m:r>
                  </m:sub>
                </m:sSub>
                <m:r>
                  <m:rPr>
                    <m:sty m:val="p"/>
                  </m:rPr>
                  <w:rPr>
                    <w:rFonts w:ascii="Cambria Math" w:eastAsia="Malgun Gothic" w:hAnsi="Cambria Math"/>
                    <w:color w:val="FF0000"/>
                  </w:rPr>
                  <m:t>,</m:t>
                </m:r>
                <m:sSubSup>
                  <m:sSubSupPr>
                    <m:ctrlPr>
                      <w:rPr>
                        <w:rFonts w:ascii="Cambria Math" w:eastAsia="Malgun Gothic" w:hAnsi="Cambria Math"/>
                        <w:i/>
                        <w:color w:val="FF0000"/>
                      </w:rPr>
                    </m:ctrlPr>
                  </m:sSubSupPr>
                  <m:e>
                    <m:r>
                      <w:rPr>
                        <w:rFonts w:ascii="Cambria Math" w:eastAsia="Malgun Gothic" w:hAnsi="Cambria Math"/>
                        <w:color w:val="FF0000"/>
                      </w:rPr>
                      <m:t>n</m:t>
                    </m:r>
                  </m:e>
                  <m:sub>
                    <m:r>
                      <m:rPr>
                        <m:nor/>
                      </m:rPr>
                      <w:rPr>
                        <w:rFonts w:eastAsia="Malgun Gothic"/>
                        <w:color w:val="FF0000"/>
                      </w:rPr>
                      <m:t>s,f</m:t>
                    </m:r>
                  </m:sub>
                  <m:sup>
                    <m:r>
                      <w:rPr>
                        <w:rFonts w:ascii="Cambria Math" w:eastAsia="Malgun Gothic" w:hAnsi="Cambria Math"/>
                        <w:color w:val="FF0000"/>
                      </w:rPr>
                      <m:t>μ</m:t>
                    </m:r>
                  </m:sup>
                </m:sSubSup>
                <m:r>
                  <w:rPr>
                    <w:rFonts w:ascii="Cambria Math" w:eastAsia="Malgun Gothic" w:hAnsi="Cambria Math"/>
                    <w:color w:val="FF0000"/>
                  </w:rPr>
                  <m:t>,</m:t>
                </m:r>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r>
                  <w:rPr>
                    <w:rFonts w:ascii="Cambria Math" w:eastAsia="MS Mincho" w:hAnsi="Cambria Math"/>
                    <w:color w:val="FF0000"/>
                    <w:lang w:eastAsia="ja-JP"/>
                  </w:rPr>
                  <m:t>)</m:t>
                </m:r>
                <m:r>
                  <m:rPr>
                    <m:nor/>
                  </m:rPr>
                  <w:rPr>
                    <w:rFonts w:eastAsiaTheme="minorEastAsia"/>
                    <w:color w:val="FF0000"/>
                  </w:rPr>
                  <m:t xml:space="preserve"> mod </m:t>
                </m:r>
                <m:sSub>
                  <m:sSubPr>
                    <m:ctrlPr>
                      <w:rPr>
                        <w:rFonts w:ascii="Cambria Math" w:eastAsiaTheme="minorEastAsia" w:hAnsi="Cambria Math"/>
                        <w:i/>
                        <w:color w:val="FF0000"/>
                      </w:rPr>
                    </m:ctrlPr>
                  </m:sSubPr>
                  <m:e>
                    <m:r>
                      <w:rPr>
                        <w:rFonts w:ascii="Cambria Math" w:eastAsiaTheme="minorEastAsia" w:hAnsi="Cambria Math"/>
                        <w:color w:val="FF0000"/>
                      </w:rPr>
                      <m:t>K</m:t>
                    </m:r>
                  </m:e>
                  <m:sub>
                    <m:r>
                      <m:rPr>
                        <m:nor/>
                      </m:rPr>
                      <w:rPr>
                        <w:rFonts w:eastAsiaTheme="minorEastAsia"/>
                        <w:color w:val="FF0000"/>
                      </w:rPr>
                      <m:t>TC</m:t>
                    </m:r>
                  </m:sub>
                </m:sSub>
              </m:oMath>
            </m:oMathPara>
          </w:p>
          <w:p w14:paraId="065F9223" w14:textId="77777777" w:rsidR="00F53827" w:rsidRPr="00A032AA" w:rsidRDefault="00F810D7" w:rsidP="001529AB">
            <w:pPr>
              <w:spacing w:after="0"/>
              <w:rPr>
                <w:color w:val="FF0000"/>
              </w:rPr>
            </w:pPr>
            <m:oMathPara>
              <m:oMathParaPr>
                <m:jc m:val="center"/>
              </m:oMathParaPr>
              <m:oMath>
                <m:sSubSup>
                  <m:sSubSupPr>
                    <m:ctrlPr>
                      <w:rPr>
                        <w:rFonts w:ascii="Cambria Math" w:eastAsia="MS Mincho" w:hAnsi="Cambria Math"/>
                        <w:i/>
                        <w:color w:val="FF0000"/>
                      </w:rPr>
                    </m:ctrlPr>
                  </m:sSubSupPr>
                  <m:e>
                    <m:r>
                      <w:rPr>
                        <w:rFonts w:ascii="Cambria Math" w:eastAsia="MS Mincho" w:hAnsi="Cambria Math"/>
                        <w:color w:val="FF0000"/>
                      </w:rPr>
                      <m:t>n</m:t>
                    </m:r>
                  </m:e>
                  <m:sub>
                    <m:r>
                      <m:rPr>
                        <m:nor/>
                      </m:rPr>
                      <w:rPr>
                        <w:rFonts w:eastAsia="MS Mincho"/>
                        <w:color w:val="FF0000"/>
                      </w:rPr>
                      <m:t>offset2</m:t>
                    </m:r>
                  </m:sub>
                  <m:sup>
                    <m:r>
                      <m:rPr>
                        <m:nor/>
                      </m:rPr>
                      <w:rPr>
                        <w:rFonts w:eastAsia="MS Mincho"/>
                        <w:color w:val="FF0000"/>
                      </w:rPr>
                      <m:t>FH</m:t>
                    </m:r>
                  </m:sup>
                </m:sSubSup>
                <m:r>
                  <w:rPr>
                    <w:rFonts w:ascii="Cambria Math" w:eastAsia="MS Mincho" w:hAnsi="Cambria Math"/>
                    <w:color w:val="FF0000"/>
                  </w:rPr>
                  <m:t>=0</m:t>
                </m:r>
              </m:oMath>
            </m:oMathPara>
          </w:p>
          <w:p w14:paraId="1B75FC0B" w14:textId="77777777" w:rsidR="00F53827" w:rsidRDefault="00F53827" w:rsidP="001529AB">
            <w:pPr>
              <w:overflowPunct/>
              <w:autoSpaceDE/>
              <w:autoSpaceDN/>
              <w:adjustRightInd/>
              <w:spacing w:after="0"/>
              <w:textAlignment w:val="auto"/>
            </w:pPr>
            <w:r>
              <w:t xml:space="preserve">Where </w:t>
            </w:r>
          </w:p>
          <w:p w14:paraId="1852F5BC" w14:textId="77777777" w:rsidR="00F53827" w:rsidRDefault="00F53827" w:rsidP="001529AB">
            <w:pPr>
              <w:overflowPunct/>
              <w:autoSpaceDE/>
              <w:autoSpaceDN/>
              <w:adjustRightInd/>
              <w:spacing w:after="0"/>
              <w:textAlignment w:val="auto"/>
            </w:pPr>
          </w:p>
          <w:p w14:paraId="41A9E891" w14:textId="77777777" w:rsidR="00F53827" w:rsidRPr="00111AED" w:rsidRDefault="00F810D7" w:rsidP="001529AB">
            <w:pPr>
              <w:overflowPunct/>
              <w:autoSpaceDE/>
              <w:autoSpaceDN/>
              <w:adjustRightInd/>
              <w:spacing w:after="0"/>
              <w:textAlignment w:val="auto"/>
              <w:rPr>
                <w:color w:val="000000"/>
              </w:rPr>
            </w:pPr>
            <m:oMathPara>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3K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1003, 1007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1002, 1006</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1001, 1005</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=12</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 xml:space="preserve">=8, </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hAnsi="Cambria Math"/>
                              <w:color w:val="000000"/>
                            </w:rPr>
                            <m:t>∈</m:t>
                          </m:r>
                          <m:r>
                            <w:rPr>
                              <w:rFonts w:ascii="Cambria Math"/>
                              <w:color w:val="000000"/>
                            </w:rPr>
                            <m:t>{8, 12},</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m:oMath>
            </m:oMathPara>
          </w:p>
          <w:p w14:paraId="2E4BD027" w14:textId="77777777" w:rsidR="00F53827" w:rsidRDefault="00F810D7" w:rsidP="001529AB">
            <w:pPr>
              <w:pStyle w:val="ListParagraph"/>
              <w:numPr>
                <w:ilvl w:val="0"/>
                <w:numId w:val="114"/>
              </w:numPr>
              <w:overflowPunct/>
              <w:autoSpaceDE/>
              <w:autoSpaceDN/>
              <w:adjustRightInd/>
              <w:spacing w:after="0"/>
              <w:textAlignment w:val="auto"/>
            </w:pPr>
            <m:oMath>
              <m:sSubSup>
                <m:sSubSupPr>
                  <m:ctrlPr>
                    <w:rPr>
                      <w:rFonts w:ascii="Cambria Math" w:eastAsia="MS Mincho" w:hAnsi="Cambria Math"/>
                      <w:i/>
                      <w:color w:val="FF0000"/>
                    </w:rPr>
                  </m:ctrlPr>
                </m:sSubSupPr>
                <m:e>
                  <m:r>
                    <w:rPr>
                      <w:rFonts w:ascii="Cambria Math" w:eastAsia="MS Mincho" w:hAnsi="Cambria Math"/>
                      <w:color w:val="FF0000"/>
                    </w:rPr>
                    <m:t>n</m:t>
                  </m:r>
                </m:e>
                <m:sub>
                  <m:r>
                    <w:rPr>
                      <w:rFonts w:ascii="Cambria Math" w:eastAsia="MS Mincho" w:hAnsi="Cambria Math"/>
                      <w:color w:val="FF0000"/>
                    </w:rPr>
                    <m:t>0</m:t>
                  </m:r>
                </m:sub>
                <m:sup>
                  <m:r>
                    <w:rPr>
                      <w:rFonts w:ascii="Cambria Math" w:eastAsia="MS Mincho" w:hAnsi="Cambria Math"/>
                      <w:color w:val="FF0000"/>
                    </w:rPr>
                    <m:t>idx</m:t>
                  </m:r>
                </m:sup>
              </m:sSubSup>
            </m:oMath>
            <w:r w:rsidR="00F53827" w:rsidRPr="00A032AA">
              <w:rPr>
                <w:color w:val="FF0000"/>
              </w:rPr>
              <w:t xml:space="preserve"> is the initial hop index</w:t>
            </w:r>
          </w:p>
        </w:tc>
      </w:tr>
    </w:tbl>
    <w:p w14:paraId="5A5DF476" w14:textId="77777777" w:rsidR="00454711" w:rsidRDefault="00454711" w:rsidP="007E68C1">
      <w:pPr>
        <w:spacing w:before="240"/>
      </w:pPr>
      <w:r w:rsidRPr="00184B2D">
        <w:rPr>
          <w:b/>
          <w:bCs/>
        </w:rPr>
        <w:lastRenderedPageBreak/>
        <w:t xml:space="preserve">Proposal </w:t>
      </w:r>
      <w:r>
        <w:rPr>
          <w:b/>
          <w:bCs/>
        </w:rPr>
        <w:t>7</w:t>
      </w:r>
      <w:r w:rsidRPr="00184B2D">
        <w:rPr>
          <w:b/>
          <w:bCs/>
        </w:rPr>
        <w:t>:</w:t>
      </w:r>
      <w:r>
        <w:t xml:space="preserve"> RAN1 supports the following text proposal on Clause 6.2.1.4.1 of TS 38.214.</w:t>
      </w:r>
    </w:p>
    <w:tbl>
      <w:tblPr>
        <w:tblStyle w:val="TableGrid"/>
        <w:tblW w:w="0" w:type="auto"/>
        <w:tblLook w:val="04A0" w:firstRow="1" w:lastRow="0" w:firstColumn="1" w:lastColumn="0" w:noHBand="0" w:noVBand="1"/>
      </w:tblPr>
      <w:tblGrid>
        <w:gridCol w:w="9962"/>
      </w:tblGrid>
      <w:tr w:rsidR="00454711" w14:paraId="713F2C60" w14:textId="77777777" w:rsidTr="000579B8">
        <w:tc>
          <w:tcPr>
            <w:tcW w:w="0" w:type="auto"/>
          </w:tcPr>
          <w:p w14:paraId="617839AB" w14:textId="77777777" w:rsidR="00454711" w:rsidRPr="00C03E64" w:rsidRDefault="00454711" w:rsidP="000579B8">
            <w:pPr>
              <w:pStyle w:val="Heading5"/>
              <w:numPr>
                <w:ilvl w:val="0"/>
                <w:numId w:val="0"/>
              </w:numPr>
              <w:tabs>
                <w:tab w:val="left" w:pos="284"/>
              </w:tabs>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.1</w:t>
            </w:r>
            <w:r w:rsidRPr="0048482F">
              <w:rPr>
                <w:color w:val="000000"/>
              </w:rPr>
              <w:tab/>
            </w:r>
            <w:r>
              <w:rPr>
                <w:color w:val="000000"/>
                <w:lang w:val="en-US"/>
              </w:rPr>
              <w:t>SRS frequency hopping for positioning</w:t>
            </w:r>
          </w:p>
          <w:p w14:paraId="5C49370D" w14:textId="77777777" w:rsidR="00454711" w:rsidRPr="00A032AA" w:rsidRDefault="00454711" w:rsidP="000579B8">
            <w:pPr>
              <w:spacing w:afterLines="50" w:after="120"/>
              <w:jc w:val="center"/>
              <w:rPr>
                <w:color w:val="000000" w:themeColor="text1"/>
              </w:rPr>
            </w:pPr>
            <w:r>
              <w:rPr>
                <w:color w:val="FF0000"/>
              </w:rPr>
              <w:t>&lt;omitted text&gt;</w:t>
            </w:r>
          </w:p>
          <w:p w14:paraId="7FD1D711" w14:textId="77777777" w:rsidR="00454711" w:rsidRPr="00BE3324" w:rsidRDefault="00454711" w:rsidP="00453B2C">
            <w:pPr>
              <w:rPr>
                <w:bCs/>
                <w:color w:val="FF0000"/>
                <w:lang w:eastAsia="ja-JP"/>
              </w:rPr>
            </w:pPr>
            <w:r w:rsidRPr="007B1BD4">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r>
              <w:rPr>
                <w:lang w:val="en-US"/>
              </w:rPr>
              <w:t xml:space="preserve">The UE is not expected to be configured with one [cycle] of the transmit frequency hopping that is partially overlapped with the time window. </w:t>
            </w:r>
            <w:r>
              <w:rPr>
                <w:bCs/>
                <w:color w:val="FF0000"/>
                <w:lang w:eastAsia="ja-JP"/>
              </w:rPr>
              <w:t>I</w:t>
            </w:r>
            <w:r w:rsidRPr="00420EF2">
              <w:rPr>
                <w:bCs/>
                <w:color w:val="FF0000"/>
                <w:lang w:eastAsia="ja-JP"/>
              </w:rPr>
              <w:t xml:space="preserve">f the reduced capability UE </w:t>
            </w:r>
            <w:r>
              <w:rPr>
                <w:bCs/>
                <w:color w:val="FF0000"/>
                <w:lang w:eastAsia="ja-JP"/>
              </w:rPr>
              <w:t>is expected to perform a UE Rx-Tx time difference measurement and uses receiver frequency hops of a DL PRS resource, transmission of SRS using transmit frequency hopping on an SRS resource has higher priority than other channels and signals.</w:t>
            </w:r>
          </w:p>
          <w:p w14:paraId="3034B637" w14:textId="77777777" w:rsidR="00454711" w:rsidRDefault="00454711" w:rsidP="000579B8">
            <w:pPr>
              <w:spacing w:after="0"/>
              <w:jc w:val="center"/>
            </w:pPr>
            <w:r>
              <w:rPr>
                <w:color w:val="FF0000"/>
              </w:rPr>
              <w:t>&lt;omitted text&gt;</w:t>
            </w:r>
          </w:p>
        </w:tc>
      </w:tr>
    </w:tbl>
    <w:p w14:paraId="1F965B42" w14:textId="77777777" w:rsidR="00454711" w:rsidRDefault="00454711" w:rsidP="00454711">
      <w:pPr>
        <w:spacing w:after="0"/>
        <w:rPr>
          <w:lang w:eastAsia="ja-JP"/>
        </w:rPr>
      </w:pPr>
    </w:p>
    <w:p w14:paraId="1D5328B1" w14:textId="2F397D64" w:rsidR="00454711" w:rsidRPr="00087704" w:rsidRDefault="00454711" w:rsidP="00454711">
      <w:pPr>
        <w:rPr>
          <w:rFonts w:cs="Arial"/>
          <w:szCs w:val="22"/>
        </w:rPr>
      </w:pPr>
      <w:r w:rsidRPr="00CF079E">
        <w:rPr>
          <w:rFonts w:cs="Arial"/>
          <w:b/>
          <w:bCs/>
          <w:szCs w:val="22"/>
        </w:rPr>
        <w:t xml:space="preserve">Proposal </w:t>
      </w:r>
      <w:r>
        <w:rPr>
          <w:rFonts w:cs="Arial"/>
          <w:b/>
          <w:bCs/>
          <w:szCs w:val="22"/>
        </w:rPr>
        <w:t>8</w:t>
      </w:r>
      <w:r w:rsidRPr="00CF079E">
        <w:rPr>
          <w:rFonts w:cs="Arial"/>
          <w:b/>
          <w:bCs/>
          <w:szCs w:val="22"/>
        </w:rPr>
        <w:t>:</w:t>
      </w:r>
      <w:r>
        <w:rPr>
          <w:rFonts w:cs="Arial"/>
          <w:szCs w:val="22"/>
        </w:rPr>
        <w:t xml:space="preserve"> For the same </w:t>
      </w:r>
      <w:proofErr w:type="spellStart"/>
      <w:r w:rsidRPr="0098016C">
        <w:rPr>
          <w:rFonts w:cs="Arial"/>
          <w:i/>
          <w:iCs/>
          <w:szCs w:val="22"/>
        </w:rPr>
        <w:t>resourceType</w:t>
      </w:r>
      <w:proofErr w:type="spellEnd"/>
      <w:r>
        <w:rPr>
          <w:rFonts w:cs="Arial"/>
          <w:szCs w:val="22"/>
        </w:rPr>
        <w:t xml:space="preserve"> of </w:t>
      </w:r>
      <w:r w:rsidRPr="0098016C">
        <w:rPr>
          <w:rFonts w:cs="Arial"/>
          <w:i/>
          <w:iCs/>
          <w:szCs w:val="22"/>
        </w:rPr>
        <w:t>SRS-</w:t>
      </w:r>
      <w:proofErr w:type="spellStart"/>
      <w:r w:rsidRPr="0098016C">
        <w:rPr>
          <w:rFonts w:cs="Arial"/>
          <w:i/>
          <w:iCs/>
          <w:szCs w:val="22"/>
        </w:rPr>
        <w:t>PosResource</w:t>
      </w:r>
      <w:proofErr w:type="spellEnd"/>
      <w:r>
        <w:rPr>
          <w:rFonts w:cs="Arial"/>
          <w:szCs w:val="22"/>
        </w:rPr>
        <w:t xml:space="preserve"> and </w:t>
      </w:r>
      <w:r w:rsidRPr="0098016C">
        <w:rPr>
          <w:rFonts w:cs="Arial"/>
          <w:i/>
          <w:iCs/>
          <w:szCs w:val="22"/>
        </w:rPr>
        <w:t>SRS-Resource</w:t>
      </w:r>
      <w:r>
        <w:rPr>
          <w:rFonts w:cs="Arial"/>
          <w:szCs w:val="22"/>
        </w:rPr>
        <w:t xml:space="preserve">, the UE is not expected to be configured with </w:t>
      </w:r>
      <w:r w:rsidRPr="0098016C">
        <w:rPr>
          <w:rFonts w:cs="Arial"/>
          <w:i/>
          <w:iCs/>
          <w:szCs w:val="22"/>
        </w:rPr>
        <w:t>SRS-Resource</w:t>
      </w:r>
      <w:r>
        <w:rPr>
          <w:rFonts w:cs="Arial"/>
          <w:i/>
          <w:iCs/>
          <w:szCs w:val="22"/>
        </w:rPr>
        <w:t xml:space="preserve"> </w:t>
      </w:r>
      <w:r>
        <w:rPr>
          <w:rFonts w:cs="Arial"/>
          <w:szCs w:val="22"/>
        </w:rPr>
        <w:t>on the symbol(s) of an SRS resource configured with</w:t>
      </w:r>
      <w:r w:rsidRPr="0098016C">
        <w:rPr>
          <w:rFonts w:cs="Arial"/>
          <w:szCs w:val="22"/>
        </w:rPr>
        <w:t xml:space="preserve"> </w:t>
      </w:r>
      <w:r w:rsidRPr="0098016C">
        <w:rPr>
          <w:rFonts w:cs="Arial"/>
          <w:i/>
          <w:iCs/>
          <w:szCs w:val="22"/>
        </w:rPr>
        <w:t>SRS-</w:t>
      </w:r>
      <w:proofErr w:type="spellStart"/>
      <w:r w:rsidRPr="0098016C">
        <w:rPr>
          <w:rFonts w:cs="Arial"/>
          <w:i/>
          <w:iCs/>
          <w:szCs w:val="22"/>
        </w:rPr>
        <w:t>PosResource</w:t>
      </w:r>
      <w:proofErr w:type="spellEnd"/>
      <w:r>
        <w:rPr>
          <w:rFonts w:cs="Arial"/>
          <w:szCs w:val="22"/>
        </w:rPr>
        <w:t xml:space="preserve"> including retuning time.</w:t>
      </w:r>
    </w:p>
    <w:p w14:paraId="29FDCB60" w14:textId="77777777" w:rsidR="006B56E8" w:rsidRPr="004A13F0" w:rsidRDefault="006B56E8" w:rsidP="007E68C1">
      <w:pPr>
        <w:spacing w:after="0"/>
      </w:pPr>
      <w:r w:rsidRPr="00A032AA">
        <w:rPr>
          <w:b/>
          <w:bCs/>
        </w:rPr>
        <w:t xml:space="preserve">Proposal </w:t>
      </w:r>
      <w:r>
        <w:rPr>
          <w:b/>
          <w:bCs/>
        </w:rPr>
        <w:t>9</w:t>
      </w:r>
      <w:r w:rsidRPr="00A032AA">
        <w:rPr>
          <w:b/>
          <w:bCs/>
        </w:rPr>
        <w:t>:</w:t>
      </w:r>
      <w:r>
        <w:rPr>
          <w:b/>
          <w:bCs/>
        </w:rPr>
        <w:t xml:space="preserve"> </w:t>
      </w:r>
      <w:r w:rsidRPr="00A032AA">
        <w:t>Support either Alt 1 or Alt 2 to resolve the ambiguity of terminology “cycle” of the transmit frequency hopping</w:t>
      </w:r>
    </w:p>
    <w:p w14:paraId="086FF08E" w14:textId="77777777" w:rsidR="006B56E8" w:rsidRDefault="006B56E8" w:rsidP="006B56E8">
      <w:pPr>
        <w:pStyle w:val="ListParagraph"/>
        <w:numPr>
          <w:ilvl w:val="0"/>
          <w:numId w:val="114"/>
        </w:numPr>
        <w:spacing w:after="0"/>
        <w:ind w:left="709"/>
      </w:pPr>
      <w:r>
        <w:t>Alt1: Remove the relevant text as below, which is resolved by configuration.</w:t>
      </w:r>
    </w:p>
    <w:tbl>
      <w:tblPr>
        <w:tblStyle w:val="TableGrid"/>
        <w:tblW w:w="0" w:type="auto"/>
        <w:tblLook w:val="04A0" w:firstRow="1" w:lastRow="0" w:firstColumn="1" w:lastColumn="0" w:noHBand="0" w:noVBand="1"/>
      </w:tblPr>
      <w:tblGrid>
        <w:gridCol w:w="9962"/>
      </w:tblGrid>
      <w:tr w:rsidR="006B56E8" w14:paraId="46A1B6A5" w14:textId="77777777" w:rsidTr="000579B8">
        <w:tc>
          <w:tcPr>
            <w:tcW w:w="9962" w:type="dxa"/>
          </w:tcPr>
          <w:p w14:paraId="496C376D" w14:textId="77777777" w:rsidR="006B56E8" w:rsidRPr="00C03E64" w:rsidRDefault="006B56E8" w:rsidP="000579B8">
            <w:pPr>
              <w:pStyle w:val="Heading5"/>
              <w:numPr>
                <w:ilvl w:val="0"/>
                <w:numId w:val="0"/>
              </w:numPr>
              <w:tabs>
                <w:tab w:val="left" w:pos="284"/>
              </w:tabs>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.1</w:t>
            </w:r>
            <w:r w:rsidRPr="0048482F">
              <w:rPr>
                <w:color w:val="000000"/>
              </w:rPr>
              <w:tab/>
            </w:r>
            <w:r>
              <w:rPr>
                <w:color w:val="000000"/>
                <w:lang w:val="en-US"/>
              </w:rPr>
              <w:t>SRS frequency hopping for positioning</w:t>
            </w:r>
          </w:p>
          <w:p w14:paraId="57972125" w14:textId="77777777" w:rsidR="006B56E8" w:rsidRPr="00547DF8" w:rsidRDefault="006B56E8" w:rsidP="000579B8">
            <w:pPr>
              <w:spacing w:afterLines="50" w:after="120"/>
              <w:jc w:val="center"/>
              <w:rPr>
                <w:color w:val="000000" w:themeColor="text1"/>
              </w:rPr>
            </w:pPr>
            <w:r>
              <w:rPr>
                <w:color w:val="FF0000"/>
              </w:rPr>
              <w:t>&lt;omitted text&gt;</w:t>
            </w:r>
          </w:p>
          <w:p w14:paraId="5BDF6C65" w14:textId="77777777" w:rsidR="006B56E8" w:rsidRDefault="006B56E8" w:rsidP="00FA4BF6">
            <w:pPr>
              <w:rPr>
                <w:lang w:val="en-US"/>
              </w:rPr>
            </w:pPr>
            <w:r w:rsidRPr="007B1BD4">
              <w:rPr>
                <w:lang w:val="en-US"/>
              </w:rPr>
              <w:t>The reduced capability UE may be configured, via [higher layer parameter], subject to UE capability, with an UL time window where the UE is not expected to transmit other signals/channels and is only expected to transmit the SRS for positioning using frequency hopping.</w:t>
            </w:r>
            <w:r>
              <w:rPr>
                <w:lang w:val="en-US"/>
              </w:rPr>
              <w:t xml:space="preserve"> </w:t>
            </w:r>
            <w:r w:rsidRPr="00A032AA">
              <w:rPr>
                <w:strike/>
                <w:color w:val="FF0000"/>
                <w:lang w:val="en-US"/>
              </w:rPr>
              <w:t>The UE is not expected to be configured with one [cycle] of the transmit frequency hopping that is partially overlapped with the time window.</w:t>
            </w:r>
            <w:r w:rsidRPr="00A032AA">
              <w:rPr>
                <w:color w:val="FF0000"/>
                <w:lang w:val="en-US"/>
              </w:rPr>
              <w:t xml:space="preserve"> </w:t>
            </w:r>
          </w:p>
          <w:p w14:paraId="254E445F" w14:textId="77777777" w:rsidR="006B56E8" w:rsidRPr="00A032AA" w:rsidRDefault="006B56E8" w:rsidP="000579B8">
            <w:pPr>
              <w:spacing w:afterLines="50" w:after="120"/>
              <w:jc w:val="center"/>
              <w:rPr>
                <w:color w:val="000000" w:themeColor="text1"/>
              </w:rPr>
            </w:pPr>
            <w:r>
              <w:rPr>
                <w:color w:val="FF0000"/>
              </w:rPr>
              <w:t>&lt;omitted text&gt;</w:t>
            </w:r>
          </w:p>
        </w:tc>
      </w:tr>
    </w:tbl>
    <w:p w14:paraId="44E8B261" w14:textId="77777777" w:rsidR="006B56E8" w:rsidRDefault="006B56E8" w:rsidP="006B56E8">
      <w:pPr>
        <w:pStyle w:val="ListParagraph"/>
        <w:numPr>
          <w:ilvl w:val="0"/>
          <w:numId w:val="114"/>
        </w:numPr>
        <w:spacing w:before="240" w:after="0"/>
        <w:ind w:left="709"/>
      </w:pPr>
      <w:r>
        <w:t>Alt 2: explicitly mention the window and transmit frequency hopping are not partially overlapped.</w:t>
      </w:r>
    </w:p>
    <w:tbl>
      <w:tblPr>
        <w:tblStyle w:val="TableGrid"/>
        <w:tblW w:w="0" w:type="auto"/>
        <w:tblLook w:val="04A0" w:firstRow="1" w:lastRow="0" w:firstColumn="1" w:lastColumn="0" w:noHBand="0" w:noVBand="1"/>
      </w:tblPr>
      <w:tblGrid>
        <w:gridCol w:w="9962"/>
      </w:tblGrid>
      <w:tr w:rsidR="006B56E8" w14:paraId="6C79827C" w14:textId="77777777" w:rsidTr="000579B8">
        <w:tc>
          <w:tcPr>
            <w:tcW w:w="9962" w:type="dxa"/>
          </w:tcPr>
          <w:p w14:paraId="2E10164B" w14:textId="77777777" w:rsidR="006B56E8" w:rsidRPr="00C03E64" w:rsidRDefault="006B56E8" w:rsidP="000579B8">
            <w:pPr>
              <w:pStyle w:val="Heading5"/>
              <w:numPr>
                <w:ilvl w:val="0"/>
                <w:numId w:val="0"/>
              </w:numPr>
              <w:tabs>
                <w:tab w:val="left" w:pos="284"/>
              </w:tabs>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.1</w:t>
            </w:r>
            <w:r w:rsidRPr="0048482F">
              <w:rPr>
                <w:color w:val="000000"/>
              </w:rPr>
              <w:tab/>
            </w:r>
            <w:r>
              <w:rPr>
                <w:color w:val="000000"/>
                <w:lang w:val="en-US"/>
              </w:rPr>
              <w:t>SRS frequency hopping for positioning</w:t>
            </w:r>
          </w:p>
          <w:p w14:paraId="3A341A08" w14:textId="77777777" w:rsidR="006B56E8" w:rsidRPr="00547DF8" w:rsidRDefault="006B56E8" w:rsidP="000579B8">
            <w:pPr>
              <w:spacing w:afterLines="50" w:after="120"/>
              <w:jc w:val="center"/>
              <w:rPr>
                <w:color w:val="000000" w:themeColor="text1"/>
              </w:rPr>
            </w:pPr>
            <w:r>
              <w:rPr>
                <w:color w:val="FF0000"/>
              </w:rPr>
              <w:t>&lt;omitted text&gt;</w:t>
            </w:r>
          </w:p>
          <w:p w14:paraId="7BD77620" w14:textId="77777777" w:rsidR="006B56E8" w:rsidRPr="00A032AA" w:rsidRDefault="006B56E8" w:rsidP="000579B8">
            <w:pPr>
              <w:spacing w:after="0"/>
              <w:rPr>
                <w:strike/>
                <w:color w:val="C00000"/>
                <w:lang w:val="en-US"/>
              </w:rPr>
            </w:pPr>
            <w:r w:rsidRPr="007B1BD4">
              <w:rPr>
                <w:lang w:val="en-US"/>
              </w:rPr>
              <w:t>The reduced capability UE may be configured, via [higher layer parameter], subject to UE capability, with an UL time window where the UE is not expected to transmit other signals/channels and is only expected to transmit the SRS for positioning using frequency hopping</w:t>
            </w:r>
            <w:r w:rsidRPr="00A032AA">
              <w:rPr>
                <w:color w:val="C00000"/>
                <w:lang w:val="en-US"/>
              </w:rPr>
              <w:t xml:space="preserve">, </w:t>
            </w:r>
            <w:r w:rsidRPr="00A032AA">
              <w:rPr>
                <w:color w:val="FF0000"/>
                <w:lang w:val="en-US"/>
              </w:rPr>
              <w:t xml:space="preserve">where the window is not partially overlapped with the transmit frequency hopping of an SRS resource. </w:t>
            </w:r>
            <w:r w:rsidRPr="00A032AA">
              <w:rPr>
                <w:strike/>
                <w:color w:val="FF0000"/>
                <w:lang w:val="en-US"/>
              </w:rPr>
              <w:t xml:space="preserve">The UE is not expected to be configured with one [cycle] of the transmit frequency hopping that is partially overlapped with the time window. </w:t>
            </w:r>
          </w:p>
          <w:p w14:paraId="13DBA5EF" w14:textId="77777777" w:rsidR="006B56E8" w:rsidRPr="00A032AA" w:rsidRDefault="006B56E8" w:rsidP="000579B8">
            <w:pPr>
              <w:spacing w:afterLines="50" w:after="120"/>
              <w:jc w:val="center"/>
              <w:rPr>
                <w:color w:val="000000" w:themeColor="text1"/>
              </w:rPr>
            </w:pPr>
            <w:r>
              <w:rPr>
                <w:color w:val="FF0000"/>
              </w:rPr>
              <w:t>&lt;omitted text&gt;</w:t>
            </w:r>
          </w:p>
        </w:tc>
      </w:tr>
    </w:tbl>
    <w:p w14:paraId="013097B3" w14:textId="77777777" w:rsidR="00B90C26" w:rsidRDefault="00B90C26" w:rsidP="007E68C1">
      <w:pPr>
        <w:spacing w:before="240" w:after="0"/>
        <w:rPr>
          <w:rFonts w:cs="Arial"/>
          <w:szCs w:val="22"/>
        </w:rPr>
      </w:pPr>
      <w:r w:rsidRPr="00F14A66">
        <w:rPr>
          <w:rFonts w:cs="Arial"/>
          <w:b/>
          <w:bCs/>
          <w:szCs w:val="22"/>
        </w:rPr>
        <w:t xml:space="preserve">Proposal </w:t>
      </w:r>
      <w:r>
        <w:rPr>
          <w:rFonts w:cs="Arial"/>
          <w:b/>
          <w:bCs/>
          <w:szCs w:val="22"/>
        </w:rPr>
        <w:t>10</w:t>
      </w:r>
      <w:r>
        <w:rPr>
          <w:rFonts w:cs="Arial"/>
          <w:szCs w:val="22"/>
        </w:rPr>
        <w:t>: Support at least one of the following features:</w:t>
      </w:r>
    </w:p>
    <w:p w14:paraId="4038504F" w14:textId="77777777" w:rsidR="00B90C26" w:rsidRDefault="00B90C26" w:rsidP="00B90C26">
      <w:pPr>
        <w:pStyle w:val="ListParagraph"/>
        <w:numPr>
          <w:ilvl w:val="0"/>
          <w:numId w:val="114"/>
        </w:numPr>
        <w:ind w:left="567"/>
        <w:rPr>
          <w:rFonts w:cs="Arial"/>
          <w:szCs w:val="22"/>
        </w:rPr>
      </w:pPr>
      <w:r>
        <w:rPr>
          <w:rFonts w:cs="Arial"/>
          <w:szCs w:val="22"/>
        </w:rPr>
        <w:lastRenderedPageBreak/>
        <w:t xml:space="preserve">Alt.1: The gNB explicitly </w:t>
      </w:r>
      <w:r w:rsidRPr="00843D19">
        <w:rPr>
          <w:rFonts w:cs="Arial"/>
          <w:szCs w:val="22"/>
        </w:rPr>
        <w:t>indicate</w:t>
      </w:r>
      <w:r>
        <w:rPr>
          <w:rFonts w:cs="Arial"/>
          <w:szCs w:val="22"/>
        </w:rPr>
        <w:t>s</w:t>
      </w:r>
      <w:r w:rsidRPr="00843D19">
        <w:rPr>
          <w:rFonts w:cs="Arial"/>
          <w:szCs w:val="22"/>
        </w:rPr>
        <w:t xml:space="preserve"> </w:t>
      </w:r>
      <w:r>
        <w:rPr>
          <w:rFonts w:cs="Arial"/>
          <w:szCs w:val="22"/>
        </w:rPr>
        <w:t>frequency hops used for a reported positioning measurement.</w:t>
      </w:r>
      <w:r w:rsidRPr="00843D19">
        <w:rPr>
          <w:rFonts w:cs="Arial"/>
          <w:szCs w:val="22"/>
        </w:rPr>
        <w:t xml:space="preserve"> </w:t>
      </w:r>
    </w:p>
    <w:p w14:paraId="4B6DB137" w14:textId="77777777" w:rsidR="00B90C26" w:rsidRPr="00843D19" w:rsidRDefault="00B90C26" w:rsidP="00B90C26">
      <w:pPr>
        <w:pStyle w:val="ListParagraph"/>
        <w:numPr>
          <w:ilvl w:val="0"/>
          <w:numId w:val="114"/>
        </w:numPr>
        <w:ind w:left="567"/>
        <w:rPr>
          <w:rFonts w:cs="Arial"/>
          <w:szCs w:val="22"/>
        </w:rPr>
      </w:pPr>
      <w:r>
        <w:rPr>
          <w:rFonts w:cs="Arial"/>
          <w:szCs w:val="22"/>
        </w:rPr>
        <w:t xml:space="preserve">Alt 2: The gNB </w:t>
      </w:r>
      <w:r w:rsidRPr="00843D19">
        <w:rPr>
          <w:rFonts w:cs="Arial"/>
          <w:szCs w:val="22"/>
        </w:rPr>
        <w:t>indicate</w:t>
      </w:r>
      <w:r>
        <w:rPr>
          <w:rFonts w:cs="Arial"/>
          <w:szCs w:val="22"/>
        </w:rPr>
        <w:t>s</w:t>
      </w:r>
      <w:r w:rsidRPr="00843D19">
        <w:rPr>
          <w:rFonts w:cs="Arial"/>
          <w:szCs w:val="22"/>
        </w:rPr>
        <w:t xml:space="preserve"> </w:t>
      </w:r>
      <w:r>
        <w:rPr>
          <w:rFonts w:cs="Arial"/>
          <w:szCs w:val="22"/>
        </w:rPr>
        <w:t>if the reported positioning measurement is from a single hop or multiple hops.</w:t>
      </w:r>
      <w:r w:rsidRPr="00843D19">
        <w:rPr>
          <w:rFonts w:cs="Arial"/>
          <w:szCs w:val="22"/>
        </w:rPr>
        <w:t xml:space="preserve"> </w:t>
      </w:r>
    </w:p>
    <w:p w14:paraId="3E8E3F87" w14:textId="77777777" w:rsidR="00B90C26" w:rsidRDefault="00B90C26" w:rsidP="00B90C26">
      <w:pPr>
        <w:spacing w:after="0"/>
        <w:rPr>
          <w:rFonts w:cs="Arial"/>
          <w:szCs w:val="22"/>
        </w:rPr>
      </w:pPr>
      <w:r w:rsidRPr="00A032AA">
        <w:rPr>
          <w:rFonts w:cs="Arial"/>
          <w:b/>
          <w:bCs/>
          <w:szCs w:val="22"/>
        </w:rPr>
        <w:t xml:space="preserve">Proposal </w:t>
      </w:r>
      <w:r>
        <w:rPr>
          <w:rFonts w:cs="Arial"/>
          <w:b/>
          <w:bCs/>
          <w:szCs w:val="22"/>
        </w:rPr>
        <w:t>11</w:t>
      </w:r>
      <w:r w:rsidRPr="00A032AA">
        <w:rPr>
          <w:rFonts w:cs="Arial"/>
          <w:b/>
          <w:bCs/>
          <w:szCs w:val="22"/>
        </w:rPr>
        <w:t>:</w:t>
      </w:r>
      <w:r>
        <w:rPr>
          <w:rFonts w:cs="Arial"/>
          <w:szCs w:val="22"/>
        </w:rPr>
        <w:t xml:space="preserve"> If the UE Tx timing is changed while performing Tx frequency hopping in the same SRS Tx hopping cycle/occasion, RAN1 supports </w:t>
      </w:r>
      <w:r w:rsidRPr="00A032AA">
        <w:rPr>
          <w:rFonts w:cs="Arial"/>
          <w:szCs w:val="22"/>
        </w:rPr>
        <w:t>either one</w:t>
      </w:r>
      <w:r>
        <w:rPr>
          <w:rFonts w:cs="Arial"/>
          <w:szCs w:val="22"/>
        </w:rPr>
        <w:t xml:space="preserve"> of the following alternatives:</w:t>
      </w:r>
    </w:p>
    <w:p w14:paraId="7227F9AD" w14:textId="77777777" w:rsidR="00B90C26" w:rsidRDefault="00B90C26" w:rsidP="00B90C26">
      <w:pPr>
        <w:pStyle w:val="ListParagraph"/>
        <w:numPr>
          <w:ilvl w:val="0"/>
          <w:numId w:val="114"/>
        </w:numPr>
        <w:ind w:left="567"/>
        <w:rPr>
          <w:rFonts w:cs="Arial"/>
          <w:szCs w:val="22"/>
        </w:rPr>
      </w:pPr>
      <w:r>
        <w:rPr>
          <w:rFonts w:cs="Arial"/>
          <w:szCs w:val="22"/>
        </w:rPr>
        <w:t>Alt 1: T</w:t>
      </w:r>
      <w:r w:rsidRPr="00FC309A">
        <w:rPr>
          <w:rFonts w:cs="Arial"/>
          <w:szCs w:val="22"/>
        </w:rPr>
        <w:t>he UE drops the remaining hops of SRS transmission.</w:t>
      </w:r>
    </w:p>
    <w:p w14:paraId="02A267AC" w14:textId="77777777" w:rsidR="00B90C26" w:rsidRPr="003C3002" w:rsidRDefault="00B90C26" w:rsidP="00B90C26">
      <w:pPr>
        <w:pStyle w:val="ListParagraph"/>
        <w:numPr>
          <w:ilvl w:val="0"/>
          <w:numId w:val="114"/>
        </w:numPr>
        <w:ind w:left="567"/>
        <w:rPr>
          <w:rFonts w:cs="Arial"/>
          <w:szCs w:val="22"/>
        </w:rPr>
      </w:pPr>
      <w:r>
        <w:rPr>
          <w:rFonts w:cs="Arial"/>
          <w:szCs w:val="22"/>
        </w:rPr>
        <w:t>Alt 2: T</w:t>
      </w:r>
      <w:r w:rsidRPr="00FC309A">
        <w:rPr>
          <w:rFonts w:cs="Arial"/>
          <w:szCs w:val="22"/>
        </w:rPr>
        <w:t xml:space="preserve">he UE </w:t>
      </w:r>
      <w:r>
        <w:rPr>
          <w:rFonts w:cs="Arial"/>
          <w:szCs w:val="22"/>
        </w:rPr>
        <w:t>does not drop</w:t>
      </w:r>
      <w:r w:rsidRPr="00FC309A">
        <w:rPr>
          <w:rFonts w:cs="Arial"/>
          <w:szCs w:val="22"/>
        </w:rPr>
        <w:t xml:space="preserve"> the remaining hops of SRS transmission</w:t>
      </w:r>
      <w:r>
        <w:rPr>
          <w:rFonts w:cs="Arial"/>
          <w:szCs w:val="22"/>
        </w:rPr>
        <w:t xml:space="preserve"> but reports information on the hops affected by the Tx timing change so that the gNB can selects hops to combine them.</w:t>
      </w:r>
    </w:p>
    <w:p w14:paraId="64196D98" w14:textId="647ADEB3" w:rsidR="00B90C26" w:rsidRDefault="008D2423" w:rsidP="00F52813">
      <w:pPr>
        <w:rPr>
          <w:rFonts w:cs="Arial"/>
          <w:szCs w:val="22"/>
        </w:rPr>
      </w:pPr>
      <w:r w:rsidRPr="00E25C1F">
        <w:rPr>
          <w:rFonts w:cs="Arial"/>
          <w:b/>
          <w:bCs/>
          <w:szCs w:val="22"/>
        </w:rPr>
        <w:t xml:space="preserve">Proposal </w:t>
      </w:r>
      <w:r>
        <w:rPr>
          <w:rFonts w:cs="Arial"/>
          <w:b/>
          <w:bCs/>
          <w:szCs w:val="22"/>
        </w:rPr>
        <w:t>12</w:t>
      </w:r>
      <w:r w:rsidRPr="00E25C1F">
        <w:rPr>
          <w:rFonts w:cs="Arial"/>
          <w:b/>
          <w:bCs/>
          <w:szCs w:val="22"/>
        </w:rPr>
        <w:t xml:space="preserve">: </w:t>
      </w:r>
      <w:r w:rsidR="00654586" w:rsidRPr="00A52185">
        <w:rPr>
          <w:rFonts w:cs="Arial"/>
          <w:szCs w:val="22"/>
        </w:rPr>
        <w:t xml:space="preserve">The </w:t>
      </w:r>
      <w:r>
        <w:rPr>
          <w:rFonts w:cs="Arial"/>
          <w:szCs w:val="22"/>
        </w:rPr>
        <w:t>gNB can report CP measurement made from the combined hops of SRS transmission.</w:t>
      </w:r>
    </w:p>
    <w:p w14:paraId="20F9B8FC" w14:textId="2A56BFAA" w:rsidR="003C6F96" w:rsidRPr="00736785" w:rsidRDefault="003C6F96" w:rsidP="00F52813">
      <w:pPr>
        <w:rPr>
          <w:rFonts w:cs="Arial"/>
          <w:szCs w:val="22"/>
        </w:rPr>
      </w:pPr>
      <w:r w:rsidRPr="00E25C1F">
        <w:rPr>
          <w:rFonts w:cs="Arial"/>
          <w:b/>
          <w:bCs/>
          <w:szCs w:val="22"/>
        </w:rPr>
        <w:t xml:space="preserve">Proposal </w:t>
      </w:r>
      <w:r>
        <w:rPr>
          <w:rFonts w:cs="Arial"/>
          <w:b/>
          <w:bCs/>
          <w:szCs w:val="22"/>
        </w:rPr>
        <w:t>13</w:t>
      </w:r>
      <w:r w:rsidRPr="00E25C1F">
        <w:rPr>
          <w:rFonts w:cs="Arial"/>
          <w:b/>
          <w:bCs/>
          <w:szCs w:val="22"/>
        </w:rPr>
        <w:t xml:space="preserve">: </w:t>
      </w:r>
      <w:r>
        <w:rPr>
          <w:rFonts w:cs="Arial"/>
          <w:szCs w:val="22"/>
        </w:rPr>
        <w:t xml:space="preserve">The RedCap UE can </w:t>
      </w:r>
      <w:r w:rsidR="00FF7BA6">
        <w:rPr>
          <w:rFonts w:cs="Arial"/>
          <w:szCs w:val="22"/>
        </w:rPr>
        <w:t>report</w:t>
      </w:r>
      <w:r>
        <w:rPr>
          <w:rFonts w:cs="Arial"/>
          <w:szCs w:val="22"/>
        </w:rPr>
        <w:t xml:space="preserve"> CP measurement subject to the UE capability.</w:t>
      </w:r>
    </w:p>
    <w:p w14:paraId="447CA517" w14:textId="7D16AB7B" w:rsidR="00FD3934" w:rsidRPr="003A74B1" w:rsidRDefault="00FD3934" w:rsidP="002921E9">
      <w:pPr>
        <w:pStyle w:val="Heading1"/>
        <w:rPr>
          <w:lang w:val="en-US"/>
        </w:rPr>
      </w:pPr>
      <w:r w:rsidRPr="003A74B1">
        <w:rPr>
          <w:lang w:val="en-US"/>
        </w:rPr>
        <w:t>References</w:t>
      </w:r>
    </w:p>
    <w:p w14:paraId="5AAF88C0" w14:textId="0367ED10" w:rsidR="00CC2A98" w:rsidRPr="006F1734" w:rsidRDefault="00923F9F" w:rsidP="008160BB">
      <w:pPr>
        <w:pStyle w:val="ListParagraph"/>
        <w:numPr>
          <w:ilvl w:val="0"/>
          <w:numId w:val="61"/>
        </w:numPr>
        <w:tabs>
          <w:tab w:val="left" w:pos="360"/>
        </w:tabs>
        <w:spacing w:after="120"/>
        <w:ind w:left="426"/>
        <w:jc w:val="both"/>
        <w:rPr>
          <w:rFonts w:eastAsia="MS Mincho"/>
          <w:lang w:val="en-US" w:eastAsia="ja-JP"/>
        </w:rPr>
      </w:pPr>
      <w:bookmarkStart w:id="9" w:name="_Ref100325078"/>
      <w:r w:rsidRPr="00B61E0D">
        <w:rPr>
          <w:rFonts w:eastAsia="MS Mincho"/>
          <w:lang w:val="en-US" w:eastAsia="ja-JP"/>
        </w:rPr>
        <w:t>RP-2</w:t>
      </w:r>
      <w:r>
        <w:rPr>
          <w:rFonts w:eastAsia="MS Mincho"/>
          <w:lang w:val="en-US" w:eastAsia="ja-JP"/>
        </w:rPr>
        <w:t>30328</w:t>
      </w:r>
      <w:r w:rsidR="00CC2A98" w:rsidRPr="006F1734">
        <w:rPr>
          <w:rFonts w:eastAsia="MS Mincho"/>
          <w:lang w:val="en-US" w:eastAsia="ja-JP"/>
        </w:rPr>
        <w:t>, “</w:t>
      </w:r>
      <w:r w:rsidR="00542D0A" w:rsidRPr="006F1734">
        <w:rPr>
          <w:rFonts w:eastAsia="MS Mincho"/>
          <w:lang w:val="en-US" w:eastAsia="ja-JP"/>
        </w:rPr>
        <w:t>Expanded and Improved NR Positioning</w:t>
      </w:r>
      <w:r w:rsidR="00CC2A98" w:rsidRPr="006F1734">
        <w:rPr>
          <w:rFonts w:eastAsia="MS Mincho"/>
          <w:lang w:val="en-US" w:eastAsia="ja-JP"/>
        </w:rPr>
        <w:t>”</w:t>
      </w:r>
      <w:bookmarkEnd w:id="9"/>
    </w:p>
    <w:p w14:paraId="5403C847" w14:textId="77777777" w:rsidR="00385EB3" w:rsidRPr="009B12C7" w:rsidRDefault="00385EB3" w:rsidP="006F1734">
      <w:pPr>
        <w:pStyle w:val="ListParagraph"/>
        <w:tabs>
          <w:tab w:val="left" w:pos="360"/>
        </w:tabs>
        <w:spacing w:after="120"/>
        <w:jc w:val="both"/>
        <w:rPr>
          <w:rFonts w:eastAsia="MS Mincho"/>
          <w:lang w:val="en-US" w:eastAsia="ja-JP"/>
        </w:rPr>
      </w:pPr>
    </w:p>
    <w:sectPr w:rsidR="00385EB3" w:rsidRPr="009B12C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CE636" w14:textId="77777777" w:rsidR="00DF3D75" w:rsidRDefault="00DF3D75">
      <w:r>
        <w:separator/>
      </w:r>
    </w:p>
  </w:endnote>
  <w:endnote w:type="continuationSeparator" w:id="0">
    <w:p w14:paraId="33C66018" w14:textId="77777777" w:rsidR="00DF3D75" w:rsidRDefault="00DF3D75">
      <w:r>
        <w:continuationSeparator/>
      </w:r>
    </w:p>
  </w:endnote>
  <w:endnote w:type="continuationNotice" w:id="1">
    <w:p w14:paraId="1C9D8A24" w14:textId="77777777" w:rsidR="00DF3D75" w:rsidRDefault="00DF3D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F08C4" w14:textId="77777777" w:rsidR="00DF3D75" w:rsidRDefault="00DF3D75">
      <w:r>
        <w:separator/>
      </w:r>
    </w:p>
  </w:footnote>
  <w:footnote w:type="continuationSeparator" w:id="0">
    <w:p w14:paraId="32BC4B2C" w14:textId="77777777" w:rsidR="00DF3D75" w:rsidRDefault="00DF3D75">
      <w:r>
        <w:continuationSeparator/>
      </w:r>
    </w:p>
  </w:footnote>
  <w:footnote w:type="continuationNotice" w:id="1">
    <w:p w14:paraId="2060F589" w14:textId="77777777" w:rsidR="00DF3D75" w:rsidRDefault="00DF3D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14734"/>
    <w:multiLevelType w:val="hybridMultilevel"/>
    <w:tmpl w:val="A1F4902E"/>
    <w:lvl w:ilvl="0" w:tplc="D4BA93CE">
      <w:start w:val="1"/>
      <w:numFmt w:val="bullet"/>
      <w:lvlText w:val=""/>
      <w:lvlJc w:val="left"/>
      <w:pPr>
        <w:tabs>
          <w:tab w:val="num" w:pos="720"/>
        </w:tabs>
        <w:ind w:left="720" w:hanging="360"/>
      </w:pPr>
      <w:rPr>
        <w:rFonts w:ascii="Symbol" w:hAnsi="Symbol" w:hint="default"/>
      </w:rPr>
    </w:lvl>
    <w:lvl w:ilvl="1" w:tplc="AF7A6EE8" w:tentative="1">
      <w:start w:val="1"/>
      <w:numFmt w:val="bullet"/>
      <w:lvlText w:val=""/>
      <w:lvlJc w:val="left"/>
      <w:pPr>
        <w:tabs>
          <w:tab w:val="num" w:pos="1440"/>
        </w:tabs>
        <w:ind w:left="1440" w:hanging="360"/>
      </w:pPr>
      <w:rPr>
        <w:rFonts w:ascii="Symbol" w:hAnsi="Symbol" w:hint="default"/>
      </w:rPr>
    </w:lvl>
    <w:lvl w:ilvl="2" w:tplc="3C9EE06E" w:tentative="1">
      <w:start w:val="1"/>
      <w:numFmt w:val="bullet"/>
      <w:lvlText w:val=""/>
      <w:lvlJc w:val="left"/>
      <w:pPr>
        <w:tabs>
          <w:tab w:val="num" w:pos="2160"/>
        </w:tabs>
        <w:ind w:left="2160" w:hanging="360"/>
      </w:pPr>
      <w:rPr>
        <w:rFonts w:ascii="Symbol" w:hAnsi="Symbol" w:hint="default"/>
      </w:rPr>
    </w:lvl>
    <w:lvl w:ilvl="3" w:tplc="A1E2EEB4" w:tentative="1">
      <w:start w:val="1"/>
      <w:numFmt w:val="bullet"/>
      <w:lvlText w:val=""/>
      <w:lvlJc w:val="left"/>
      <w:pPr>
        <w:tabs>
          <w:tab w:val="num" w:pos="2880"/>
        </w:tabs>
        <w:ind w:left="2880" w:hanging="360"/>
      </w:pPr>
      <w:rPr>
        <w:rFonts w:ascii="Symbol" w:hAnsi="Symbol" w:hint="default"/>
      </w:rPr>
    </w:lvl>
    <w:lvl w:ilvl="4" w:tplc="F5044C36" w:tentative="1">
      <w:start w:val="1"/>
      <w:numFmt w:val="bullet"/>
      <w:lvlText w:val=""/>
      <w:lvlJc w:val="left"/>
      <w:pPr>
        <w:tabs>
          <w:tab w:val="num" w:pos="3600"/>
        </w:tabs>
        <w:ind w:left="3600" w:hanging="360"/>
      </w:pPr>
      <w:rPr>
        <w:rFonts w:ascii="Symbol" w:hAnsi="Symbol" w:hint="default"/>
      </w:rPr>
    </w:lvl>
    <w:lvl w:ilvl="5" w:tplc="3A4CE4FC" w:tentative="1">
      <w:start w:val="1"/>
      <w:numFmt w:val="bullet"/>
      <w:lvlText w:val=""/>
      <w:lvlJc w:val="left"/>
      <w:pPr>
        <w:tabs>
          <w:tab w:val="num" w:pos="4320"/>
        </w:tabs>
        <w:ind w:left="4320" w:hanging="360"/>
      </w:pPr>
      <w:rPr>
        <w:rFonts w:ascii="Symbol" w:hAnsi="Symbol" w:hint="default"/>
      </w:rPr>
    </w:lvl>
    <w:lvl w:ilvl="6" w:tplc="135C2B6A" w:tentative="1">
      <w:start w:val="1"/>
      <w:numFmt w:val="bullet"/>
      <w:lvlText w:val=""/>
      <w:lvlJc w:val="left"/>
      <w:pPr>
        <w:tabs>
          <w:tab w:val="num" w:pos="5040"/>
        </w:tabs>
        <w:ind w:left="5040" w:hanging="360"/>
      </w:pPr>
      <w:rPr>
        <w:rFonts w:ascii="Symbol" w:hAnsi="Symbol" w:hint="default"/>
      </w:rPr>
    </w:lvl>
    <w:lvl w:ilvl="7" w:tplc="CB562C24" w:tentative="1">
      <w:start w:val="1"/>
      <w:numFmt w:val="bullet"/>
      <w:lvlText w:val=""/>
      <w:lvlJc w:val="left"/>
      <w:pPr>
        <w:tabs>
          <w:tab w:val="num" w:pos="5760"/>
        </w:tabs>
        <w:ind w:left="5760" w:hanging="360"/>
      </w:pPr>
      <w:rPr>
        <w:rFonts w:ascii="Symbol" w:hAnsi="Symbol" w:hint="default"/>
      </w:rPr>
    </w:lvl>
    <w:lvl w:ilvl="8" w:tplc="E12CF83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8"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A21CEF"/>
    <w:multiLevelType w:val="hybridMultilevel"/>
    <w:tmpl w:val="4FF26EAA"/>
    <w:lvl w:ilvl="0" w:tplc="ED880D7A">
      <w:start w:val="1"/>
      <w:numFmt w:val="bullet"/>
      <w:lvlText w:val=""/>
      <w:lvlJc w:val="left"/>
      <w:pPr>
        <w:tabs>
          <w:tab w:val="num" w:pos="720"/>
        </w:tabs>
        <w:ind w:left="720" w:hanging="360"/>
      </w:pPr>
      <w:rPr>
        <w:rFonts w:ascii="Symbol" w:hAnsi="Symbol" w:hint="default"/>
      </w:rPr>
    </w:lvl>
    <w:lvl w:ilvl="1" w:tplc="66A2C12C" w:tentative="1">
      <w:start w:val="1"/>
      <w:numFmt w:val="bullet"/>
      <w:lvlText w:val=""/>
      <w:lvlJc w:val="left"/>
      <w:pPr>
        <w:tabs>
          <w:tab w:val="num" w:pos="1440"/>
        </w:tabs>
        <w:ind w:left="1440" w:hanging="360"/>
      </w:pPr>
      <w:rPr>
        <w:rFonts w:ascii="Symbol" w:hAnsi="Symbol" w:hint="default"/>
      </w:rPr>
    </w:lvl>
    <w:lvl w:ilvl="2" w:tplc="4768D0B0" w:tentative="1">
      <w:start w:val="1"/>
      <w:numFmt w:val="bullet"/>
      <w:lvlText w:val=""/>
      <w:lvlJc w:val="left"/>
      <w:pPr>
        <w:tabs>
          <w:tab w:val="num" w:pos="2160"/>
        </w:tabs>
        <w:ind w:left="2160" w:hanging="360"/>
      </w:pPr>
      <w:rPr>
        <w:rFonts w:ascii="Symbol" w:hAnsi="Symbol" w:hint="default"/>
      </w:rPr>
    </w:lvl>
    <w:lvl w:ilvl="3" w:tplc="70E690A0" w:tentative="1">
      <w:start w:val="1"/>
      <w:numFmt w:val="bullet"/>
      <w:lvlText w:val=""/>
      <w:lvlJc w:val="left"/>
      <w:pPr>
        <w:tabs>
          <w:tab w:val="num" w:pos="2880"/>
        </w:tabs>
        <w:ind w:left="2880" w:hanging="360"/>
      </w:pPr>
      <w:rPr>
        <w:rFonts w:ascii="Symbol" w:hAnsi="Symbol" w:hint="default"/>
      </w:rPr>
    </w:lvl>
    <w:lvl w:ilvl="4" w:tplc="F1B0AC82" w:tentative="1">
      <w:start w:val="1"/>
      <w:numFmt w:val="bullet"/>
      <w:lvlText w:val=""/>
      <w:lvlJc w:val="left"/>
      <w:pPr>
        <w:tabs>
          <w:tab w:val="num" w:pos="3600"/>
        </w:tabs>
        <w:ind w:left="3600" w:hanging="360"/>
      </w:pPr>
      <w:rPr>
        <w:rFonts w:ascii="Symbol" w:hAnsi="Symbol" w:hint="default"/>
      </w:rPr>
    </w:lvl>
    <w:lvl w:ilvl="5" w:tplc="84D09B2E" w:tentative="1">
      <w:start w:val="1"/>
      <w:numFmt w:val="bullet"/>
      <w:lvlText w:val=""/>
      <w:lvlJc w:val="left"/>
      <w:pPr>
        <w:tabs>
          <w:tab w:val="num" w:pos="4320"/>
        </w:tabs>
        <w:ind w:left="4320" w:hanging="360"/>
      </w:pPr>
      <w:rPr>
        <w:rFonts w:ascii="Symbol" w:hAnsi="Symbol" w:hint="default"/>
      </w:rPr>
    </w:lvl>
    <w:lvl w:ilvl="6" w:tplc="D1A40314" w:tentative="1">
      <w:start w:val="1"/>
      <w:numFmt w:val="bullet"/>
      <w:lvlText w:val=""/>
      <w:lvlJc w:val="left"/>
      <w:pPr>
        <w:tabs>
          <w:tab w:val="num" w:pos="5040"/>
        </w:tabs>
        <w:ind w:left="5040" w:hanging="360"/>
      </w:pPr>
      <w:rPr>
        <w:rFonts w:ascii="Symbol" w:hAnsi="Symbol" w:hint="default"/>
      </w:rPr>
    </w:lvl>
    <w:lvl w:ilvl="7" w:tplc="5922FEEC" w:tentative="1">
      <w:start w:val="1"/>
      <w:numFmt w:val="bullet"/>
      <w:lvlText w:val=""/>
      <w:lvlJc w:val="left"/>
      <w:pPr>
        <w:tabs>
          <w:tab w:val="num" w:pos="5760"/>
        </w:tabs>
        <w:ind w:left="5760" w:hanging="360"/>
      </w:pPr>
      <w:rPr>
        <w:rFonts w:ascii="Symbol" w:hAnsi="Symbol" w:hint="default"/>
      </w:rPr>
    </w:lvl>
    <w:lvl w:ilvl="8" w:tplc="624C6E0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0"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DFC4E7A"/>
    <w:multiLevelType w:val="hybridMultilevel"/>
    <w:tmpl w:val="FFAAA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570344"/>
    <w:multiLevelType w:val="hybridMultilevel"/>
    <w:tmpl w:val="E18066FA"/>
    <w:lvl w:ilvl="0" w:tplc="49967C9C">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7"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8"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43"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5"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6"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4F7B20"/>
    <w:multiLevelType w:val="hybridMultilevel"/>
    <w:tmpl w:val="613818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0"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3"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4"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D8111FB"/>
    <w:multiLevelType w:val="hybridMultilevel"/>
    <w:tmpl w:val="1AAA4214"/>
    <w:lvl w:ilvl="0" w:tplc="89342C94">
      <w:start w:val="1"/>
      <w:numFmt w:val="bullet"/>
      <w:lvlText w:val=""/>
      <w:lvlJc w:val="left"/>
      <w:pPr>
        <w:tabs>
          <w:tab w:val="num" w:pos="720"/>
        </w:tabs>
        <w:ind w:left="720" w:hanging="360"/>
      </w:pPr>
      <w:rPr>
        <w:rFonts w:ascii="Symbol" w:hAnsi="Symbol" w:hint="default"/>
      </w:rPr>
    </w:lvl>
    <w:lvl w:ilvl="1" w:tplc="8326E0B0">
      <w:numFmt w:val="bullet"/>
      <w:lvlText w:val="o"/>
      <w:lvlJc w:val="left"/>
      <w:pPr>
        <w:tabs>
          <w:tab w:val="num" w:pos="1440"/>
        </w:tabs>
        <w:ind w:left="1440" w:hanging="360"/>
      </w:pPr>
      <w:rPr>
        <w:rFonts w:ascii="Courier New" w:hAnsi="Courier New" w:hint="default"/>
      </w:rPr>
    </w:lvl>
    <w:lvl w:ilvl="2" w:tplc="3E6885DA" w:tentative="1">
      <w:start w:val="1"/>
      <w:numFmt w:val="bullet"/>
      <w:lvlText w:val=""/>
      <w:lvlJc w:val="left"/>
      <w:pPr>
        <w:tabs>
          <w:tab w:val="num" w:pos="2160"/>
        </w:tabs>
        <w:ind w:left="2160" w:hanging="360"/>
      </w:pPr>
      <w:rPr>
        <w:rFonts w:ascii="Symbol" w:hAnsi="Symbol" w:hint="default"/>
      </w:rPr>
    </w:lvl>
    <w:lvl w:ilvl="3" w:tplc="9F8C33F8" w:tentative="1">
      <w:start w:val="1"/>
      <w:numFmt w:val="bullet"/>
      <w:lvlText w:val=""/>
      <w:lvlJc w:val="left"/>
      <w:pPr>
        <w:tabs>
          <w:tab w:val="num" w:pos="2880"/>
        </w:tabs>
        <w:ind w:left="2880" w:hanging="360"/>
      </w:pPr>
      <w:rPr>
        <w:rFonts w:ascii="Symbol" w:hAnsi="Symbol" w:hint="default"/>
      </w:rPr>
    </w:lvl>
    <w:lvl w:ilvl="4" w:tplc="0BFACEE2" w:tentative="1">
      <w:start w:val="1"/>
      <w:numFmt w:val="bullet"/>
      <w:lvlText w:val=""/>
      <w:lvlJc w:val="left"/>
      <w:pPr>
        <w:tabs>
          <w:tab w:val="num" w:pos="3600"/>
        </w:tabs>
        <w:ind w:left="3600" w:hanging="360"/>
      </w:pPr>
      <w:rPr>
        <w:rFonts w:ascii="Symbol" w:hAnsi="Symbol" w:hint="default"/>
      </w:rPr>
    </w:lvl>
    <w:lvl w:ilvl="5" w:tplc="477024CE" w:tentative="1">
      <w:start w:val="1"/>
      <w:numFmt w:val="bullet"/>
      <w:lvlText w:val=""/>
      <w:lvlJc w:val="left"/>
      <w:pPr>
        <w:tabs>
          <w:tab w:val="num" w:pos="4320"/>
        </w:tabs>
        <w:ind w:left="4320" w:hanging="360"/>
      </w:pPr>
      <w:rPr>
        <w:rFonts w:ascii="Symbol" w:hAnsi="Symbol" w:hint="default"/>
      </w:rPr>
    </w:lvl>
    <w:lvl w:ilvl="6" w:tplc="5BBE0136" w:tentative="1">
      <w:start w:val="1"/>
      <w:numFmt w:val="bullet"/>
      <w:lvlText w:val=""/>
      <w:lvlJc w:val="left"/>
      <w:pPr>
        <w:tabs>
          <w:tab w:val="num" w:pos="5040"/>
        </w:tabs>
        <w:ind w:left="5040" w:hanging="360"/>
      </w:pPr>
      <w:rPr>
        <w:rFonts w:ascii="Symbol" w:hAnsi="Symbol" w:hint="default"/>
      </w:rPr>
    </w:lvl>
    <w:lvl w:ilvl="7" w:tplc="EA7AD17C" w:tentative="1">
      <w:start w:val="1"/>
      <w:numFmt w:val="bullet"/>
      <w:lvlText w:val=""/>
      <w:lvlJc w:val="left"/>
      <w:pPr>
        <w:tabs>
          <w:tab w:val="num" w:pos="5760"/>
        </w:tabs>
        <w:ind w:left="5760" w:hanging="360"/>
      </w:pPr>
      <w:rPr>
        <w:rFonts w:ascii="Symbol" w:hAnsi="Symbol" w:hint="default"/>
      </w:rPr>
    </w:lvl>
    <w:lvl w:ilvl="8" w:tplc="30522B88"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7"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8"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1"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2"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39C5A15"/>
    <w:multiLevelType w:val="hybridMultilevel"/>
    <w:tmpl w:val="3C58568A"/>
    <w:lvl w:ilvl="0" w:tplc="D9DA24D0">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9"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0"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71"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B30102E"/>
    <w:multiLevelType w:val="hybridMultilevel"/>
    <w:tmpl w:val="D788313E"/>
    <w:lvl w:ilvl="0" w:tplc="98880F56">
      <w:start w:val="1"/>
      <w:numFmt w:val="bullet"/>
      <w:lvlText w:val="-"/>
      <w:lvlJc w:val="left"/>
      <w:pPr>
        <w:tabs>
          <w:tab w:val="num" w:pos="720"/>
        </w:tabs>
        <w:ind w:left="720" w:hanging="360"/>
      </w:pPr>
      <w:rPr>
        <w:rFonts w:ascii="Arial" w:hAnsi="Arial" w:hint="default"/>
      </w:rPr>
    </w:lvl>
    <w:lvl w:ilvl="1" w:tplc="CC509584" w:tentative="1">
      <w:start w:val="1"/>
      <w:numFmt w:val="bullet"/>
      <w:lvlText w:val="-"/>
      <w:lvlJc w:val="left"/>
      <w:pPr>
        <w:tabs>
          <w:tab w:val="num" w:pos="1440"/>
        </w:tabs>
        <w:ind w:left="1440" w:hanging="360"/>
      </w:pPr>
      <w:rPr>
        <w:rFonts w:ascii="Arial" w:hAnsi="Arial" w:hint="default"/>
      </w:rPr>
    </w:lvl>
    <w:lvl w:ilvl="2" w:tplc="5EC62BD4" w:tentative="1">
      <w:start w:val="1"/>
      <w:numFmt w:val="bullet"/>
      <w:lvlText w:val="-"/>
      <w:lvlJc w:val="left"/>
      <w:pPr>
        <w:tabs>
          <w:tab w:val="num" w:pos="2160"/>
        </w:tabs>
        <w:ind w:left="2160" w:hanging="360"/>
      </w:pPr>
      <w:rPr>
        <w:rFonts w:ascii="Arial" w:hAnsi="Arial" w:hint="default"/>
      </w:rPr>
    </w:lvl>
    <w:lvl w:ilvl="3" w:tplc="C75A80F4" w:tentative="1">
      <w:start w:val="1"/>
      <w:numFmt w:val="bullet"/>
      <w:lvlText w:val="-"/>
      <w:lvlJc w:val="left"/>
      <w:pPr>
        <w:tabs>
          <w:tab w:val="num" w:pos="2880"/>
        </w:tabs>
        <w:ind w:left="2880" w:hanging="360"/>
      </w:pPr>
      <w:rPr>
        <w:rFonts w:ascii="Arial" w:hAnsi="Arial" w:hint="default"/>
      </w:rPr>
    </w:lvl>
    <w:lvl w:ilvl="4" w:tplc="8BBE9B8A" w:tentative="1">
      <w:start w:val="1"/>
      <w:numFmt w:val="bullet"/>
      <w:lvlText w:val="-"/>
      <w:lvlJc w:val="left"/>
      <w:pPr>
        <w:tabs>
          <w:tab w:val="num" w:pos="3600"/>
        </w:tabs>
        <w:ind w:left="3600" w:hanging="360"/>
      </w:pPr>
      <w:rPr>
        <w:rFonts w:ascii="Arial" w:hAnsi="Arial" w:hint="default"/>
      </w:rPr>
    </w:lvl>
    <w:lvl w:ilvl="5" w:tplc="65EEE0CE" w:tentative="1">
      <w:start w:val="1"/>
      <w:numFmt w:val="bullet"/>
      <w:lvlText w:val="-"/>
      <w:lvlJc w:val="left"/>
      <w:pPr>
        <w:tabs>
          <w:tab w:val="num" w:pos="4320"/>
        </w:tabs>
        <w:ind w:left="4320" w:hanging="360"/>
      </w:pPr>
      <w:rPr>
        <w:rFonts w:ascii="Arial" w:hAnsi="Arial" w:hint="default"/>
      </w:rPr>
    </w:lvl>
    <w:lvl w:ilvl="6" w:tplc="C910E030" w:tentative="1">
      <w:start w:val="1"/>
      <w:numFmt w:val="bullet"/>
      <w:lvlText w:val="-"/>
      <w:lvlJc w:val="left"/>
      <w:pPr>
        <w:tabs>
          <w:tab w:val="num" w:pos="5040"/>
        </w:tabs>
        <w:ind w:left="5040" w:hanging="360"/>
      </w:pPr>
      <w:rPr>
        <w:rFonts w:ascii="Arial" w:hAnsi="Arial" w:hint="default"/>
      </w:rPr>
    </w:lvl>
    <w:lvl w:ilvl="7" w:tplc="47D29762" w:tentative="1">
      <w:start w:val="1"/>
      <w:numFmt w:val="bullet"/>
      <w:lvlText w:val="-"/>
      <w:lvlJc w:val="left"/>
      <w:pPr>
        <w:tabs>
          <w:tab w:val="num" w:pos="5760"/>
        </w:tabs>
        <w:ind w:left="5760" w:hanging="360"/>
      </w:pPr>
      <w:rPr>
        <w:rFonts w:ascii="Arial" w:hAnsi="Arial" w:hint="default"/>
      </w:rPr>
    </w:lvl>
    <w:lvl w:ilvl="8" w:tplc="1E586B8C"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5B94165D"/>
    <w:multiLevelType w:val="hybridMultilevel"/>
    <w:tmpl w:val="68AA9FAA"/>
    <w:lvl w:ilvl="0" w:tplc="B6B604E0">
      <w:start w:val="1"/>
      <w:numFmt w:val="bullet"/>
      <w:lvlText w:val=""/>
      <w:lvlJc w:val="left"/>
      <w:pPr>
        <w:tabs>
          <w:tab w:val="num" w:pos="720"/>
        </w:tabs>
        <w:ind w:left="720" w:hanging="360"/>
      </w:pPr>
      <w:rPr>
        <w:rFonts w:ascii="Symbol" w:hAnsi="Symbol" w:hint="default"/>
      </w:rPr>
    </w:lvl>
    <w:lvl w:ilvl="1" w:tplc="7A5217C8" w:tentative="1">
      <w:start w:val="1"/>
      <w:numFmt w:val="bullet"/>
      <w:lvlText w:val=""/>
      <w:lvlJc w:val="left"/>
      <w:pPr>
        <w:tabs>
          <w:tab w:val="num" w:pos="1440"/>
        </w:tabs>
        <w:ind w:left="1440" w:hanging="360"/>
      </w:pPr>
      <w:rPr>
        <w:rFonts w:ascii="Symbol" w:hAnsi="Symbol" w:hint="default"/>
      </w:rPr>
    </w:lvl>
    <w:lvl w:ilvl="2" w:tplc="C400D49C" w:tentative="1">
      <w:start w:val="1"/>
      <w:numFmt w:val="bullet"/>
      <w:lvlText w:val=""/>
      <w:lvlJc w:val="left"/>
      <w:pPr>
        <w:tabs>
          <w:tab w:val="num" w:pos="2160"/>
        </w:tabs>
        <w:ind w:left="2160" w:hanging="360"/>
      </w:pPr>
      <w:rPr>
        <w:rFonts w:ascii="Symbol" w:hAnsi="Symbol" w:hint="default"/>
      </w:rPr>
    </w:lvl>
    <w:lvl w:ilvl="3" w:tplc="E17CE098" w:tentative="1">
      <w:start w:val="1"/>
      <w:numFmt w:val="bullet"/>
      <w:lvlText w:val=""/>
      <w:lvlJc w:val="left"/>
      <w:pPr>
        <w:tabs>
          <w:tab w:val="num" w:pos="2880"/>
        </w:tabs>
        <w:ind w:left="2880" w:hanging="360"/>
      </w:pPr>
      <w:rPr>
        <w:rFonts w:ascii="Symbol" w:hAnsi="Symbol" w:hint="default"/>
      </w:rPr>
    </w:lvl>
    <w:lvl w:ilvl="4" w:tplc="C7EA0C9E" w:tentative="1">
      <w:start w:val="1"/>
      <w:numFmt w:val="bullet"/>
      <w:lvlText w:val=""/>
      <w:lvlJc w:val="left"/>
      <w:pPr>
        <w:tabs>
          <w:tab w:val="num" w:pos="3600"/>
        </w:tabs>
        <w:ind w:left="3600" w:hanging="360"/>
      </w:pPr>
      <w:rPr>
        <w:rFonts w:ascii="Symbol" w:hAnsi="Symbol" w:hint="default"/>
      </w:rPr>
    </w:lvl>
    <w:lvl w:ilvl="5" w:tplc="82CAF048" w:tentative="1">
      <w:start w:val="1"/>
      <w:numFmt w:val="bullet"/>
      <w:lvlText w:val=""/>
      <w:lvlJc w:val="left"/>
      <w:pPr>
        <w:tabs>
          <w:tab w:val="num" w:pos="4320"/>
        </w:tabs>
        <w:ind w:left="4320" w:hanging="360"/>
      </w:pPr>
      <w:rPr>
        <w:rFonts w:ascii="Symbol" w:hAnsi="Symbol" w:hint="default"/>
      </w:rPr>
    </w:lvl>
    <w:lvl w:ilvl="6" w:tplc="C35AE6DA" w:tentative="1">
      <w:start w:val="1"/>
      <w:numFmt w:val="bullet"/>
      <w:lvlText w:val=""/>
      <w:lvlJc w:val="left"/>
      <w:pPr>
        <w:tabs>
          <w:tab w:val="num" w:pos="5040"/>
        </w:tabs>
        <w:ind w:left="5040" w:hanging="360"/>
      </w:pPr>
      <w:rPr>
        <w:rFonts w:ascii="Symbol" w:hAnsi="Symbol" w:hint="default"/>
      </w:rPr>
    </w:lvl>
    <w:lvl w:ilvl="7" w:tplc="FD927982" w:tentative="1">
      <w:start w:val="1"/>
      <w:numFmt w:val="bullet"/>
      <w:lvlText w:val=""/>
      <w:lvlJc w:val="left"/>
      <w:pPr>
        <w:tabs>
          <w:tab w:val="num" w:pos="5760"/>
        </w:tabs>
        <w:ind w:left="5760" w:hanging="360"/>
      </w:pPr>
      <w:rPr>
        <w:rFonts w:ascii="Symbol" w:hAnsi="Symbol" w:hint="default"/>
      </w:rPr>
    </w:lvl>
    <w:lvl w:ilvl="8" w:tplc="EBF00F78"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76"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7"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80"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8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8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87"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9"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0"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717"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1"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3"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94"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6"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7"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8" w15:restartNumberingAfterBreak="0">
    <w:nsid w:val="72957D83"/>
    <w:multiLevelType w:val="hybridMultilevel"/>
    <w:tmpl w:val="C5E8E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0"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10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02"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105"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06"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07"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08"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1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12"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3"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14"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55151617">
    <w:abstractNumId w:val="3"/>
  </w:num>
  <w:num w:numId="2" w16cid:durableId="625739183">
    <w:abstractNumId w:val="18"/>
  </w:num>
  <w:num w:numId="3" w16cid:durableId="1809663409">
    <w:abstractNumId w:val="36"/>
  </w:num>
  <w:num w:numId="4" w16cid:durableId="1964732670">
    <w:abstractNumId w:val="49"/>
  </w:num>
  <w:num w:numId="5" w16cid:durableId="84617999">
    <w:abstractNumId w:val="114"/>
  </w:num>
  <w:num w:numId="6" w16cid:durableId="672225760">
    <w:abstractNumId w:val="52"/>
  </w:num>
  <w:num w:numId="7" w16cid:durableId="1770345593">
    <w:abstractNumId w:val="46"/>
  </w:num>
  <w:num w:numId="8" w16cid:durableId="1663269189">
    <w:abstractNumId w:val="7"/>
  </w:num>
  <w:num w:numId="9" w16cid:durableId="930823010">
    <w:abstractNumId w:val="107"/>
  </w:num>
  <w:num w:numId="10" w16cid:durableId="1280914714">
    <w:abstractNumId w:val="42"/>
  </w:num>
  <w:num w:numId="11" w16cid:durableId="1588345513">
    <w:abstractNumId w:val="111"/>
  </w:num>
  <w:num w:numId="12" w16cid:durableId="596600630">
    <w:abstractNumId w:val="10"/>
  </w:num>
  <w:num w:numId="13" w16cid:durableId="833302594">
    <w:abstractNumId w:val="112"/>
  </w:num>
  <w:num w:numId="14" w16cid:durableId="2128811152">
    <w:abstractNumId w:val="92"/>
  </w:num>
  <w:num w:numId="15" w16cid:durableId="1836263106">
    <w:abstractNumId w:val="95"/>
  </w:num>
  <w:num w:numId="16" w16cid:durableId="2089647574">
    <w:abstractNumId w:val="44"/>
  </w:num>
  <w:num w:numId="17" w16cid:durableId="263154355">
    <w:abstractNumId w:val="34"/>
  </w:num>
  <w:num w:numId="18" w16cid:durableId="353657634">
    <w:abstractNumId w:val="56"/>
  </w:num>
  <w:num w:numId="19" w16cid:durableId="444812159">
    <w:abstractNumId w:val="27"/>
  </w:num>
  <w:num w:numId="20" w16cid:durableId="2124567190">
    <w:abstractNumId w:val="79"/>
  </w:num>
  <w:num w:numId="21" w16cid:durableId="1007755973">
    <w:abstractNumId w:val="93"/>
  </w:num>
  <w:num w:numId="22" w16cid:durableId="2127187836">
    <w:abstractNumId w:val="96"/>
  </w:num>
  <w:num w:numId="23" w16cid:durableId="1694190218">
    <w:abstractNumId w:val="82"/>
  </w:num>
  <w:num w:numId="24" w16cid:durableId="1549410188">
    <w:abstractNumId w:val="43"/>
  </w:num>
  <w:num w:numId="25" w16cid:durableId="1130513403">
    <w:abstractNumId w:val="17"/>
  </w:num>
  <w:num w:numId="26" w16cid:durableId="855778067">
    <w:abstractNumId w:val="61"/>
  </w:num>
  <w:num w:numId="27" w16cid:durableId="1884094910">
    <w:abstractNumId w:val="37"/>
  </w:num>
  <w:num w:numId="28" w16cid:durableId="1541283986">
    <w:abstractNumId w:val="25"/>
  </w:num>
  <w:num w:numId="29" w16cid:durableId="397630850">
    <w:abstractNumId w:val="45"/>
  </w:num>
  <w:num w:numId="30" w16cid:durableId="386882956">
    <w:abstractNumId w:val="89"/>
  </w:num>
  <w:num w:numId="31" w16cid:durableId="1221206905">
    <w:abstractNumId w:val="41"/>
  </w:num>
  <w:num w:numId="32" w16cid:durableId="862665360">
    <w:abstractNumId w:val="57"/>
  </w:num>
  <w:num w:numId="33" w16cid:durableId="1511214287">
    <w:abstractNumId w:val="75"/>
  </w:num>
  <w:num w:numId="34" w16cid:durableId="9203322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5393820">
    <w:abstractNumId w:val="15"/>
  </w:num>
  <w:num w:numId="36" w16cid:durableId="18449307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67743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920710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32524315">
    <w:abstractNumId w:val="53"/>
  </w:num>
  <w:num w:numId="40" w16cid:durableId="1176382244">
    <w:abstractNumId w:val="97"/>
  </w:num>
  <w:num w:numId="41" w16cid:durableId="2007704483">
    <w:abstractNumId w:val="113"/>
  </w:num>
  <w:num w:numId="42" w16cid:durableId="1935820690">
    <w:abstractNumId w:val="100"/>
  </w:num>
  <w:num w:numId="43" w16cid:durableId="420179621">
    <w:abstractNumId w:val="76"/>
  </w:num>
  <w:num w:numId="44" w16cid:durableId="842818086">
    <w:abstractNumId w:val="69"/>
  </w:num>
  <w:num w:numId="45" w16cid:durableId="1712876871">
    <w:abstractNumId w:val="68"/>
  </w:num>
  <w:num w:numId="46" w16cid:durableId="1021004842">
    <w:abstractNumId w:val="12"/>
  </w:num>
  <w:num w:numId="47" w16cid:durableId="15262850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73961597">
    <w:abstractNumId w:val="21"/>
  </w:num>
  <w:num w:numId="49" w16cid:durableId="2741692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810772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35136723">
    <w:abstractNumId w:val="20"/>
  </w:num>
  <w:num w:numId="52" w16cid:durableId="1448306770">
    <w:abstractNumId w:val="70"/>
  </w:num>
  <w:num w:numId="53" w16cid:durableId="1212306116">
    <w:abstractNumId w:val="105"/>
  </w:num>
  <w:num w:numId="54" w16cid:durableId="1002511492">
    <w:abstractNumId w:val="4"/>
  </w:num>
  <w:num w:numId="55" w16cid:durableId="251741067">
    <w:abstractNumId w:val="64"/>
  </w:num>
  <w:num w:numId="56" w16cid:durableId="1804958870">
    <w:abstractNumId w:val="54"/>
  </w:num>
  <w:num w:numId="57" w16cid:durableId="664431448">
    <w:abstractNumId w:val="39"/>
  </w:num>
  <w:num w:numId="58" w16cid:durableId="1611007294">
    <w:abstractNumId w:val="36"/>
    <w:lvlOverride w:ilvl="0">
      <w:startOverride w:val="1"/>
    </w:lvlOverride>
    <w:lvlOverride w:ilvl="1">
      <w:startOverride w:val="1"/>
    </w:lvlOverride>
    <w:lvlOverride w:ilvl="2"/>
    <w:lvlOverride w:ilvl="3"/>
    <w:lvlOverride w:ilvl="4"/>
    <w:lvlOverride w:ilvl="5"/>
    <w:lvlOverride w:ilvl="6"/>
    <w:lvlOverride w:ilvl="7"/>
    <w:lvlOverride w:ilvl="8"/>
  </w:num>
  <w:num w:numId="59" w16cid:durableId="729116987">
    <w:abstractNumId w:val="36"/>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1131023510">
    <w:abstractNumId w:val="62"/>
  </w:num>
  <w:num w:numId="61" w16cid:durableId="712577836">
    <w:abstractNumId w:val="38"/>
  </w:num>
  <w:num w:numId="62" w16cid:durableId="538859843">
    <w:abstractNumId w:val="63"/>
  </w:num>
  <w:num w:numId="63" w16cid:durableId="1762605775">
    <w:abstractNumId w:val="6"/>
  </w:num>
  <w:num w:numId="64" w16cid:durableId="1673949451">
    <w:abstractNumId w:val="80"/>
  </w:num>
  <w:num w:numId="65" w16cid:durableId="24445273">
    <w:abstractNumId w:val="35"/>
  </w:num>
  <w:num w:numId="66" w16cid:durableId="1104611076">
    <w:abstractNumId w:val="87"/>
  </w:num>
  <w:num w:numId="67" w16cid:durableId="1021512573">
    <w:abstractNumId w:val="110"/>
  </w:num>
  <w:num w:numId="68" w16cid:durableId="1817330811">
    <w:abstractNumId w:val="84"/>
  </w:num>
  <w:num w:numId="69" w16cid:durableId="1353922709">
    <w:abstractNumId w:val="109"/>
  </w:num>
  <w:num w:numId="70" w16cid:durableId="307516189">
    <w:abstractNumId w:val="16"/>
  </w:num>
  <w:num w:numId="71" w16cid:durableId="624850917">
    <w:abstractNumId w:val="106"/>
  </w:num>
  <w:num w:numId="72" w16cid:durableId="47151583">
    <w:abstractNumId w:val="30"/>
  </w:num>
  <w:num w:numId="73" w16cid:durableId="1560901956">
    <w:abstractNumId w:val="32"/>
  </w:num>
  <w:num w:numId="74" w16cid:durableId="688750457">
    <w:abstractNumId w:val="58"/>
  </w:num>
  <w:num w:numId="75" w16cid:durableId="1326055520">
    <w:abstractNumId w:val="108"/>
  </w:num>
  <w:num w:numId="76" w16cid:durableId="392779637">
    <w:abstractNumId w:val="72"/>
  </w:num>
  <w:num w:numId="77" w16cid:durableId="930771482">
    <w:abstractNumId w:val="13"/>
  </w:num>
  <w:num w:numId="78" w16cid:durableId="385252701">
    <w:abstractNumId w:val="77"/>
  </w:num>
  <w:num w:numId="79" w16cid:durableId="1002317697">
    <w:abstractNumId w:val="50"/>
  </w:num>
  <w:num w:numId="80" w16cid:durableId="345713781">
    <w:abstractNumId w:val="102"/>
  </w:num>
  <w:num w:numId="81" w16cid:durableId="583954925">
    <w:abstractNumId w:val="88"/>
  </w:num>
  <w:num w:numId="82" w16cid:durableId="1138953738">
    <w:abstractNumId w:val="59"/>
  </w:num>
  <w:num w:numId="83" w16cid:durableId="412898302">
    <w:abstractNumId w:val="99"/>
  </w:num>
  <w:num w:numId="84" w16cid:durableId="1932198189">
    <w:abstractNumId w:val="9"/>
  </w:num>
  <w:num w:numId="85" w16cid:durableId="413472797">
    <w:abstractNumId w:val="29"/>
  </w:num>
  <w:num w:numId="86" w16cid:durableId="1346858042">
    <w:abstractNumId w:val="5"/>
  </w:num>
  <w:num w:numId="87" w16cid:durableId="1561668881">
    <w:abstractNumId w:val="60"/>
  </w:num>
  <w:num w:numId="88" w16cid:durableId="1371878803">
    <w:abstractNumId w:val="85"/>
  </w:num>
  <w:num w:numId="89" w16cid:durableId="628823150">
    <w:abstractNumId w:val="90"/>
  </w:num>
  <w:num w:numId="90" w16cid:durableId="224146210">
    <w:abstractNumId w:val="24"/>
  </w:num>
  <w:num w:numId="91" w16cid:durableId="1991254082">
    <w:abstractNumId w:val="78"/>
  </w:num>
  <w:num w:numId="92" w16cid:durableId="1783378160">
    <w:abstractNumId w:val="51"/>
  </w:num>
  <w:num w:numId="93" w16cid:durableId="1164659482">
    <w:abstractNumId w:val="8"/>
  </w:num>
  <w:num w:numId="94" w16cid:durableId="1619599619">
    <w:abstractNumId w:val="104"/>
  </w:num>
  <w:num w:numId="95" w16cid:durableId="1439909811">
    <w:abstractNumId w:val="86"/>
  </w:num>
  <w:num w:numId="96" w16cid:durableId="1667396007">
    <w:abstractNumId w:val="40"/>
  </w:num>
  <w:num w:numId="97" w16cid:durableId="2056199625">
    <w:abstractNumId w:val="66"/>
  </w:num>
  <w:num w:numId="98" w16cid:durableId="1500273038">
    <w:abstractNumId w:val="2"/>
  </w:num>
  <w:num w:numId="99" w16cid:durableId="780493324">
    <w:abstractNumId w:val="22"/>
  </w:num>
  <w:num w:numId="100" w16cid:durableId="1357997946">
    <w:abstractNumId w:val="14"/>
  </w:num>
  <w:num w:numId="101" w16cid:durableId="2107534557">
    <w:abstractNumId w:val="23"/>
  </w:num>
  <w:num w:numId="102" w16cid:durableId="1983004811">
    <w:abstractNumId w:val="33"/>
  </w:num>
  <w:num w:numId="103" w16cid:durableId="1192762805">
    <w:abstractNumId w:val="71"/>
  </w:num>
  <w:num w:numId="104" w16cid:durableId="402292490">
    <w:abstractNumId w:val="67"/>
  </w:num>
  <w:num w:numId="105" w16cid:durableId="198397866">
    <w:abstractNumId w:val="94"/>
  </w:num>
  <w:num w:numId="106" w16cid:durableId="846401540">
    <w:abstractNumId w:val="101"/>
  </w:num>
  <w:num w:numId="107" w16cid:durableId="998652474">
    <w:abstractNumId w:val="0"/>
  </w:num>
  <w:num w:numId="108" w16cid:durableId="2052654405">
    <w:abstractNumId w:val="101"/>
  </w:num>
  <w:num w:numId="109" w16cid:durableId="702486979">
    <w:abstractNumId w:val="73"/>
  </w:num>
  <w:num w:numId="110" w16cid:durableId="3822673">
    <w:abstractNumId w:val="26"/>
  </w:num>
  <w:num w:numId="111" w16cid:durableId="1868178312">
    <w:abstractNumId w:val="98"/>
  </w:num>
  <w:num w:numId="112" w16cid:durableId="1480656164">
    <w:abstractNumId w:val="81"/>
  </w:num>
  <w:num w:numId="113" w16cid:durableId="152139475">
    <w:abstractNumId w:val="83"/>
  </w:num>
  <w:num w:numId="114" w16cid:durableId="678502719">
    <w:abstractNumId w:val="31"/>
  </w:num>
  <w:num w:numId="115" w16cid:durableId="91825165">
    <w:abstractNumId w:val="74"/>
  </w:num>
  <w:num w:numId="116" w16cid:durableId="439422621">
    <w:abstractNumId w:val="55"/>
  </w:num>
  <w:num w:numId="117" w16cid:durableId="1515026235">
    <w:abstractNumId w:val="1"/>
  </w:num>
  <w:num w:numId="118" w16cid:durableId="172034200">
    <w:abstractNumId w:val="11"/>
  </w:num>
  <w:num w:numId="119" w16cid:durableId="464008858">
    <w:abstractNumId w:val="103"/>
  </w:num>
  <w:num w:numId="120" w16cid:durableId="2146459134">
    <w:abstractNumId w:val="48"/>
  </w:num>
  <w:num w:numId="121" w16cid:durableId="2104260679">
    <w:abstractNumId w:val="19"/>
  </w:num>
  <w:num w:numId="122" w16cid:durableId="1395662178">
    <w:abstractNumId w:val="47"/>
  </w:num>
  <w:num w:numId="123" w16cid:durableId="1791242722">
    <w:abstractNumId w:val="28"/>
  </w:num>
  <w:num w:numId="124" w16cid:durableId="305286327">
    <w:abstractNumId w:val="65"/>
  </w:num>
  <w:num w:numId="125" w16cid:durableId="1547837841">
    <w:abstractNumId w:val="91"/>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E"/>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E1"/>
    <w:rsid w:val="00003804"/>
    <w:rsid w:val="00003811"/>
    <w:rsid w:val="0000389D"/>
    <w:rsid w:val="0000397A"/>
    <w:rsid w:val="00003E4F"/>
    <w:rsid w:val="00004249"/>
    <w:rsid w:val="0000470D"/>
    <w:rsid w:val="00004894"/>
    <w:rsid w:val="0000494E"/>
    <w:rsid w:val="000049D6"/>
    <w:rsid w:val="00004AD6"/>
    <w:rsid w:val="00005492"/>
    <w:rsid w:val="00005711"/>
    <w:rsid w:val="00005DC1"/>
    <w:rsid w:val="00005F31"/>
    <w:rsid w:val="0000626F"/>
    <w:rsid w:val="00006559"/>
    <w:rsid w:val="000065D9"/>
    <w:rsid w:val="000068C6"/>
    <w:rsid w:val="00006A9E"/>
    <w:rsid w:val="00006BB1"/>
    <w:rsid w:val="00006DB3"/>
    <w:rsid w:val="00006DE9"/>
    <w:rsid w:val="000072EB"/>
    <w:rsid w:val="000074C4"/>
    <w:rsid w:val="0000759D"/>
    <w:rsid w:val="00007649"/>
    <w:rsid w:val="00010017"/>
    <w:rsid w:val="00010102"/>
    <w:rsid w:val="0001071D"/>
    <w:rsid w:val="000109AB"/>
    <w:rsid w:val="00010CA8"/>
    <w:rsid w:val="00010D0B"/>
    <w:rsid w:val="00010F89"/>
    <w:rsid w:val="00011212"/>
    <w:rsid w:val="00011641"/>
    <w:rsid w:val="0001170C"/>
    <w:rsid w:val="00011766"/>
    <w:rsid w:val="00011C5F"/>
    <w:rsid w:val="0001208B"/>
    <w:rsid w:val="000122B6"/>
    <w:rsid w:val="0001245C"/>
    <w:rsid w:val="000124F1"/>
    <w:rsid w:val="000125C7"/>
    <w:rsid w:val="00012886"/>
    <w:rsid w:val="00012ECB"/>
    <w:rsid w:val="00013337"/>
    <w:rsid w:val="0001350A"/>
    <w:rsid w:val="000137A0"/>
    <w:rsid w:val="00014097"/>
    <w:rsid w:val="000144F8"/>
    <w:rsid w:val="00014534"/>
    <w:rsid w:val="000146D3"/>
    <w:rsid w:val="00014945"/>
    <w:rsid w:val="00014A49"/>
    <w:rsid w:val="00014A77"/>
    <w:rsid w:val="00015193"/>
    <w:rsid w:val="000153B6"/>
    <w:rsid w:val="000156C4"/>
    <w:rsid w:val="00015746"/>
    <w:rsid w:val="00015842"/>
    <w:rsid w:val="00015A8F"/>
    <w:rsid w:val="00015BFE"/>
    <w:rsid w:val="00015F62"/>
    <w:rsid w:val="000162C6"/>
    <w:rsid w:val="0001644E"/>
    <w:rsid w:val="000166E2"/>
    <w:rsid w:val="00016AA0"/>
    <w:rsid w:val="00016B1D"/>
    <w:rsid w:val="00016D5F"/>
    <w:rsid w:val="00016F23"/>
    <w:rsid w:val="0001715F"/>
    <w:rsid w:val="00017291"/>
    <w:rsid w:val="00017340"/>
    <w:rsid w:val="0001756A"/>
    <w:rsid w:val="000175B3"/>
    <w:rsid w:val="000175E0"/>
    <w:rsid w:val="0001765C"/>
    <w:rsid w:val="00017BA3"/>
    <w:rsid w:val="00017E20"/>
    <w:rsid w:val="00017EDA"/>
    <w:rsid w:val="00020012"/>
    <w:rsid w:val="0002059E"/>
    <w:rsid w:val="000205CB"/>
    <w:rsid w:val="0002060E"/>
    <w:rsid w:val="00020935"/>
    <w:rsid w:val="00020A57"/>
    <w:rsid w:val="00020C30"/>
    <w:rsid w:val="000215D4"/>
    <w:rsid w:val="000216AE"/>
    <w:rsid w:val="000218DB"/>
    <w:rsid w:val="0002193D"/>
    <w:rsid w:val="00021942"/>
    <w:rsid w:val="00021990"/>
    <w:rsid w:val="00021D44"/>
    <w:rsid w:val="00021DD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1E1"/>
    <w:rsid w:val="000244C6"/>
    <w:rsid w:val="00024A3F"/>
    <w:rsid w:val="00024B53"/>
    <w:rsid w:val="00024BC3"/>
    <w:rsid w:val="00024BD0"/>
    <w:rsid w:val="00024D00"/>
    <w:rsid w:val="00025533"/>
    <w:rsid w:val="00025573"/>
    <w:rsid w:val="00025B5C"/>
    <w:rsid w:val="00025C24"/>
    <w:rsid w:val="00025D50"/>
    <w:rsid w:val="00026065"/>
    <w:rsid w:val="0002616D"/>
    <w:rsid w:val="000261BE"/>
    <w:rsid w:val="000264C3"/>
    <w:rsid w:val="000265B1"/>
    <w:rsid w:val="000265D7"/>
    <w:rsid w:val="0002674F"/>
    <w:rsid w:val="00026944"/>
    <w:rsid w:val="000269F3"/>
    <w:rsid w:val="000271C5"/>
    <w:rsid w:val="0002766A"/>
    <w:rsid w:val="00027A38"/>
    <w:rsid w:val="00027BB9"/>
    <w:rsid w:val="00027BCE"/>
    <w:rsid w:val="00027CAF"/>
    <w:rsid w:val="00027D6E"/>
    <w:rsid w:val="00027F0D"/>
    <w:rsid w:val="0003008B"/>
    <w:rsid w:val="0003031C"/>
    <w:rsid w:val="000304CE"/>
    <w:rsid w:val="00030588"/>
    <w:rsid w:val="000305C7"/>
    <w:rsid w:val="000306A2"/>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CC0"/>
    <w:rsid w:val="00034373"/>
    <w:rsid w:val="00034569"/>
    <w:rsid w:val="00034617"/>
    <w:rsid w:val="00034912"/>
    <w:rsid w:val="000349F4"/>
    <w:rsid w:val="00034A06"/>
    <w:rsid w:val="0003525C"/>
    <w:rsid w:val="0003526B"/>
    <w:rsid w:val="000353D3"/>
    <w:rsid w:val="00035BDA"/>
    <w:rsid w:val="00035E68"/>
    <w:rsid w:val="00036189"/>
    <w:rsid w:val="0003660C"/>
    <w:rsid w:val="000367A2"/>
    <w:rsid w:val="000367D8"/>
    <w:rsid w:val="00036A4E"/>
    <w:rsid w:val="00036E2F"/>
    <w:rsid w:val="0003709D"/>
    <w:rsid w:val="000374DF"/>
    <w:rsid w:val="00037887"/>
    <w:rsid w:val="00037A60"/>
    <w:rsid w:val="00037AC8"/>
    <w:rsid w:val="00037B87"/>
    <w:rsid w:val="00037CCA"/>
    <w:rsid w:val="00037D6A"/>
    <w:rsid w:val="00037DDA"/>
    <w:rsid w:val="00040136"/>
    <w:rsid w:val="000403A2"/>
    <w:rsid w:val="000407B4"/>
    <w:rsid w:val="0004085E"/>
    <w:rsid w:val="00040C59"/>
    <w:rsid w:val="00040E5A"/>
    <w:rsid w:val="00040F14"/>
    <w:rsid w:val="00041076"/>
    <w:rsid w:val="00041147"/>
    <w:rsid w:val="000411E0"/>
    <w:rsid w:val="000415DF"/>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9B4"/>
    <w:rsid w:val="00042AA3"/>
    <w:rsid w:val="00042BC3"/>
    <w:rsid w:val="00042DB1"/>
    <w:rsid w:val="00043475"/>
    <w:rsid w:val="000436AC"/>
    <w:rsid w:val="00043852"/>
    <w:rsid w:val="00043886"/>
    <w:rsid w:val="00043A1C"/>
    <w:rsid w:val="00043B31"/>
    <w:rsid w:val="00043CB2"/>
    <w:rsid w:val="00043D40"/>
    <w:rsid w:val="0004410E"/>
    <w:rsid w:val="0004434D"/>
    <w:rsid w:val="00044A8D"/>
    <w:rsid w:val="0004538B"/>
    <w:rsid w:val="0004598A"/>
    <w:rsid w:val="00045A46"/>
    <w:rsid w:val="00045B69"/>
    <w:rsid w:val="00045D46"/>
    <w:rsid w:val="00045DAA"/>
    <w:rsid w:val="00045E1B"/>
    <w:rsid w:val="00045ED4"/>
    <w:rsid w:val="00045F6E"/>
    <w:rsid w:val="000461E3"/>
    <w:rsid w:val="00046A1B"/>
    <w:rsid w:val="00046A41"/>
    <w:rsid w:val="0004730D"/>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1"/>
    <w:rsid w:val="00051F4D"/>
    <w:rsid w:val="00051FE0"/>
    <w:rsid w:val="000521B9"/>
    <w:rsid w:val="00052254"/>
    <w:rsid w:val="00052277"/>
    <w:rsid w:val="000522BD"/>
    <w:rsid w:val="000528A2"/>
    <w:rsid w:val="00052A7C"/>
    <w:rsid w:val="00052C32"/>
    <w:rsid w:val="00052DE1"/>
    <w:rsid w:val="00052E94"/>
    <w:rsid w:val="000535F1"/>
    <w:rsid w:val="00053AD8"/>
    <w:rsid w:val="00053E30"/>
    <w:rsid w:val="00053EBE"/>
    <w:rsid w:val="00053F4F"/>
    <w:rsid w:val="00054013"/>
    <w:rsid w:val="0005402F"/>
    <w:rsid w:val="0005416F"/>
    <w:rsid w:val="00054185"/>
    <w:rsid w:val="00054369"/>
    <w:rsid w:val="000544F4"/>
    <w:rsid w:val="00054BF9"/>
    <w:rsid w:val="00054C53"/>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249"/>
    <w:rsid w:val="00057630"/>
    <w:rsid w:val="00057992"/>
    <w:rsid w:val="00060297"/>
    <w:rsid w:val="00060647"/>
    <w:rsid w:val="0006099A"/>
    <w:rsid w:val="00060EAB"/>
    <w:rsid w:val="00060F89"/>
    <w:rsid w:val="00061299"/>
    <w:rsid w:val="00061430"/>
    <w:rsid w:val="0006160E"/>
    <w:rsid w:val="000620EF"/>
    <w:rsid w:val="00062517"/>
    <w:rsid w:val="00062648"/>
    <w:rsid w:val="00062934"/>
    <w:rsid w:val="00062C53"/>
    <w:rsid w:val="00062CF1"/>
    <w:rsid w:val="00062EDF"/>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6E4"/>
    <w:rsid w:val="00064751"/>
    <w:rsid w:val="00064806"/>
    <w:rsid w:val="00064AD3"/>
    <w:rsid w:val="00064EA3"/>
    <w:rsid w:val="000651B0"/>
    <w:rsid w:val="000653AF"/>
    <w:rsid w:val="000653C3"/>
    <w:rsid w:val="00065917"/>
    <w:rsid w:val="00065987"/>
    <w:rsid w:val="00065B69"/>
    <w:rsid w:val="00065F75"/>
    <w:rsid w:val="00065FCB"/>
    <w:rsid w:val="000663E6"/>
    <w:rsid w:val="00066816"/>
    <w:rsid w:val="00067092"/>
    <w:rsid w:val="000673CB"/>
    <w:rsid w:val="00067596"/>
    <w:rsid w:val="000675E5"/>
    <w:rsid w:val="000676BD"/>
    <w:rsid w:val="00067761"/>
    <w:rsid w:val="00067788"/>
    <w:rsid w:val="000678FA"/>
    <w:rsid w:val="00067909"/>
    <w:rsid w:val="00067924"/>
    <w:rsid w:val="0006795A"/>
    <w:rsid w:val="0006797B"/>
    <w:rsid w:val="0007015C"/>
    <w:rsid w:val="00070289"/>
    <w:rsid w:val="0007056B"/>
    <w:rsid w:val="00070723"/>
    <w:rsid w:val="00070751"/>
    <w:rsid w:val="00070806"/>
    <w:rsid w:val="00070B74"/>
    <w:rsid w:val="00070E84"/>
    <w:rsid w:val="00071366"/>
    <w:rsid w:val="000716E0"/>
    <w:rsid w:val="000721AE"/>
    <w:rsid w:val="000726F4"/>
    <w:rsid w:val="000727ED"/>
    <w:rsid w:val="00072ED4"/>
    <w:rsid w:val="00072FD4"/>
    <w:rsid w:val="00072FFC"/>
    <w:rsid w:val="00073503"/>
    <w:rsid w:val="00073A24"/>
    <w:rsid w:val="00073B92"/>
    <w:rsid w:val="00073BCC"/>
    <w:rsid w:val="000743CA"/>
    <w:rsid w:val="0007444E"/>
    <w:rsid w:val="00074659"/>
    <w:rsid w:val="0007482E"/>
    <w:rsid w:val="00074AE4"/>
    <w:rsid w:val="00074CB7"/>
    <w:rsid w:val="00075107"/>
    <w:rsid w:val="0007594B"/>
    <w:rsid w:val="000759AA"/>
    <w:rsid w:val="00075A1D"/>
    <w:rsid w:val="00075B0A"/>
    <w:rsid w:val="00075BAC"/>
    <w:rsid w:val="00075DF8"/>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77BA6"/>
    <w:rsid w:val="00080080"/>
    <w:rsid w:val="000801D9"/>
    <w:rsid w:val="000807B7"/>
    <w:rsid w:val="00080E89"/>
    <w:rsid w:val="00081171"/>
    <w:rsid w:val="000812BC"/>
    <w:rsid w:val="00081387"/>
    <w:rsid w:val="00081B44"/>
    <w:rsid w:val="00081BEE"/>
    <w:rsid w:val="00081D4F"/>
    <w:rsid w:val="00082104"/>
    <w:rsid w:val="00082388"/>
    <w:rsid w:val="00082438"/>
    <w:rsid w:val="00082444"/>
    <w:rsid w:val="0008247E"/>
    <w:rsid w:val="00082689"/>
    <w:rsid w:val="0008274A"/>
    <w:rsid w:val="00082875"/>
    <w:rsid w:val="00082CDA"/>
    <w:rsid w:val="00082DAF"/>
    <w:rsid w:val="00082EA4"/>
    <w:rsid w:val="00082FE3"/>
    <w:rsid w:val="0008305C"/>
    <w:rsid w:val="00083145"/>
    <w:rsid w:val="00083535"/>
    <w:rsid w:val="0008361A"/>
    <w:rsid w:val="00083768"/>
    <w:rsid w:val="00083986"/>
    <w:rsid w:val="00083C09"/>
    <w:rsid w:val="0008408A"/>
    <w:rsid w:val="00084EB0"/>
    <w:rsid w:val="00085115"/>
    <w:rsid w:val="00085221"/>
    <w:rsid w:val="00085435"/>
    <w:rsid w:val="000855F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10E"/>
    <w:rsid w:val="00087207"/>
    <w:rsid w:val="00087647"/>
    <w:rsid w:val="000876BD"/>
    <w:rsid w:val="00087704"/>
    <w:rsid w:val="00087883"/>
    <w:rsid w:val="0008790D"/>
    <w:rsid w:val="00087C0A"/>
    <w:rsid w:val="00087E05"/>
    <w:rsid w:val="00087E56"/>
    <w:rsid w:val="0009066E"/>
    <w:rsid w:val="00090861"/>
    <w:rsid w:val="00090BDB"/>
    <w:rsid w:val="00090DBB"/>
    <w:rsid w:val="00090EBC"/>
    <w:rsid w:val="00090F32"/>
    <w:rsid w:val="00091A24"/>
    <w:rsid w:val="00091DD6"/>
    <w:rsid w:val="00091E5E"/>
    <w:rsid w:val="00091F46"/>
    <w:rsid w:val="000922AD"/>
    <w:rsid w:val="000924A5"/>
    <w:rsid w:val="000928ED"/>
    <w:rsid w:val="00092A56"/>
    <w:rsid w:val="00092A7E"/>
    <w:rsid w:val="000931D3"/>
    <w:rsid w:val="000932BC"/>
    <w:rsid w:val="000932DB"/>
    <w:rsid w:val="000932E8"/>
    <w:rsid w:val="00093308"/>
    <w:rsid w:val="000934C2"/>
    <w:rsid w:val="00093520"/>
    <w:rsid w:val="0009356D"/>
    <w:rsid w:val="00093985"/>
    <w:rsid w:val="00093F74"/>
    <w:rsid w:val="00093F86"/>
    <w:rsid w:val="00094219"/>
    <w:rsid w:val="0009433C"/>
    <w:rsid w:val="000944C9"/>
    <w:rsid w:val="000947AA"/>
    <w:rsid w:val="00094A51"/>
    <w:rsid w:val="00094AE6"/>
    <w:rsid w:val="00094E32"/>
    <w:rsid w:val="00094FF5"/>
    <w:rsid w:val="000952C4"/>
    <w:rsid w:val="00095469"/>
    <w:rsid w:val="00095766"/>
    <w:rsid w:val="00095D33"/>
    <w:rsid w:val="00095EEC"/>
    <w:rsid w:val="000962CD"/>
    <w:rsid w:val="000963C2"/>
    <w:rsid w:val="0009652F"/>
    <w:rsid w:val="00096557"/>
    <w:rsid w:val="000967E9"/>
    <w:rsid w:val="000967EB"/>
    <w:rsid w:val="0009698D"/>
    <w:rsid w:val="000969FD"/>
    <w:rsid w:val="00096B7A"/>
    <w:rsid w:val="00096CAA"/>
    <w:rsid w:val="00096E53"/>
    <w:rsid w:val="00096FC3"/>
    <w:rsid w:val="00097368"/>
    <w:rsid w:val="000974F0"/>
    <w:rsid w:val="000976AE"/>
    <w:rsid w:val="00097865"/>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27"/>
    <w:rsid w:val="000A18BA"/>
    <w:rsid w:val="000A1CC6"/>
    <w:rsid w:val="000A1D1A"/>
    <w:rsid w:val="000A1D7D"/>
    <w:rsid w:val="000A1D8B"/>
    <w:rsid w:val="000A1E69"/>
    <w:rsid w:val="000A2025"/>
    <w:rsid w:val="000A202E"/>
    <w:rsid w:val="000A20BA"/>
    <w:rsid w:val="000A2668"/>
    <w:rsid w:val="000A287F"/>
    <w:rsid w:val="000A2D8D"/>
    <w:rsid w:val="000A2D98"/>
    <w:rsid w:val="000A307D"/>
    <w:rsid w:val="000A356B"/>
    <w:rsid w:val="000A3668"/>
    <w:rsid w:val="000A3803"/>
    <w:rsid w:val="000A3A5E"/>
    <w:rsid w:val="000A3A8C"/>
    <w:rsid w:val="000A3AD1"/>
    <w:rsid w:val="000A3C4F"/>
    <w:rsid w:val="000A3D29"/>
    <w:rsid w:val="000A3DAB"/>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BF5"/>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DE3"/>
    <w:rsid w:val="000B3E25"/>
    <w:rsid w:val="000B3F94"/>
    <w:rsid w:val="000B4283"/>
    <w:rsid w:val="000B47DA"/>
    <w:rsid w:val="000B4C44"/>
    <w:rsid w:val="000B4FA3"/>
    <w:rsid w:val="000B5282"/>
    <w:rsid w:val="000B5306"/>
    <w:rsid w:val="000B5524"/>
    <w:rsid w:val="000B5673"/>
    <w:rsid w:val="000B5875"/>
    <w:rsid w:val="000B5B02"/>
    <w:rsid w:val="000B5C74"/>
    <w:rsid w:val="000B5E24"/>
    <w:rsid w:val="000B64B0"/>
    <w:rsid w:val="000B64E9"/>
    <w:rsid w:val="000B64FA"/>
    <w:rsid w:val="000B674F"/>
    <w:rsid w:val="000B6A1C"/>
    <w:rsid w:val="000B6B94"/>
    <w:rsid w:val="000B6C5E"/>
    <w:rsid w:val="000B6C7C"/>
    <w:rsid w:val="000B6F86"/>
    <w:rsid w:val="000B7063"/>
    <w:rsid w:val="000B7604"/>
    <w:rsid w:val="000B766E"/>
    <w:rsid w:val="000B7712"/>
    <w:rsid w:val="000B7FDB"/>
    <w:rsid w:val="000C0051"/>
    <w:rsid w:val="000C0167"/>
    <w:rsid w:val="000C02D7"/>
    <w:rsid w:val="000C0445"/>
    <w:rsid w:val="000C05A5"/>
    <w:rsid w:val="000C0611"/>
    <w:rsid w:val="000C09BE"/>
    <w:rsid w:val="000C09E8"/>
    <w:rsid w:val="000C0E65"/>
    <w:rsid w:val="000C0EB0"/>
    <w:rsid w:val="000C0FAD"/>
    <w:rsid w:val="000C1022"/>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1FB"/>
    <w:rsid w:val="000C6666"/>
    <w:rsid w:val="000C6AB5"/>
    <w:rsid w:val="000C72CE"/>
    <w:rsid w:val="000C77CA"/>
    <w:rsid w:val="000C789E"/>
    <w:rsid w:val="000C7B05"/>
    <w:rsid w:val="000C7BEC"/>
    <w:rsid w:val="000D0254"/>
    <w:rsid w:val="000D04CA"/>
    <w:rsid w:val="000D056B"/>
    <w:rsid w:val="000D0590"/>
    <w:rsid w:val="000D0903"/>
    <w:rsid w:val="000D094C"/>
    <w:rsid w:val="000D0C91"/>
    <w:rsid w:val="000D0E28"/>
    <w:rsid w:val="000D0F86"/>
    <w:rsid w:val="000D11C1"/>
    <w:rsid w:val="000D16CE"/>
    <w:rsid w:val="000D1897"/>
    <w:rsid w:val="000D1A7A"/>
    <w:rsid w:val="000D1E5F"/>
    <w:rsid w:val="000D1E60"/>
    <w:rsid w:val="000D2254"/>
    <w:rsid w:val="000D24B2"/>
    <w:rsid w:val="000D2534"/>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3F7E"/>
    <w:rsid w:val="000D416D"/>
    <w:rsid w:val="000D41C4"/>
    <w:rsid w:val="000D4278"/>
    <w:rsid w:val="000D4480"/>
    <w:rsid w:val="000D46C8"/>
    <w:rsid w:val="000D49A6"/>
    <w:rsid w:val="000D4D26"/>
    <w:rsid w:val="000D4E0D"/>
    <w:rsid w:val="000D4F6D"/>
    <w:rsid w:val="000D5297"/>
    <w:rsid w:val="000D532A"/>
    <w:rsid w:val="000D53B2"/>
    <w:rsid w:val="000D53DC"/>
    <w:rsid w:val="000D5703"/>
    <w:rsid w:val="000D5879"/>
    <w:rsid w:val="000D5BC6"/>
    <w:rsid w:val="000D5D91"/>
    <w:rsid w:val="000D5E9D"/>
    <w:rsid w:val="000D5F21"/>
    <w:rsid w:val="000D5F5A"/>
    <w:rsid w:val="000D62FC"/>
    <w:rsid w:val="000D65B2"/>
    <w:rsid w:val="000D660B"/>
    <w:rsid w:val="000D67E9"/>
    <w:rsid w:val="000D6C15"/>
    <w:rsid w:val="000D6D22"/>
    <w:rsid w:val="000D6E66"/>
    <w:rsid w:val="000D7659"/>
    <w:rsid w:val="000D7668"/>
    <w:rsid w:val="000D775F"/>
    <w:rsid w:val="000D77E1"/>
    <w:rsid w:val="000D7D03"/>
    <w:rsid w:val="000D7D6F"/>
    <w:rsid w:val="000D7E26"/>
    <w:rsid w:val="000E0033"/>
    <w:rsid w:val="000E0660"/>
    <w:rsid w:val="000E06E2"/>
    <w:rsid w:val="000E07E2"/>
    <w:rsid w:val="000E08D7"/>
    <w:rsid w:val="000E0B77"/>
    <w:rsid w:val="000E0BC8"/>
    <w:rsid w:val="000E0D66"/>
    <w:rsid w:val="000E0DC8"/>
    <w:rsid w:val="000E0ECC"/>
    <w:rsid w:val="000E1525"/>
    <w:rsid w:val="000E161C"/>
    <w:rsid w:val="000E16F8"/>
    <w:rsid w:val="000E18EB"/>
    <w:rsid w:val="000E192E"/>
    <w:rsid w:val="000E1946"/>
    <w:rsid w:val="000E1C4E"/>
    <w:rsid w:val="000E1D5A"/>
    <w:rsid w:val="000E2004"/>
    <w:rsid w:val="000E2342"/>
    <w:rsid w:val="000E2C18"/>
    <w:rsid w:val="000E319B"/>
    <w:rsid w:val="000E3258"/>
    <w:rsid w:val="000E3442"/>
    <w:rsid w:val="000E367A"/>
    <w:rsid w:val="000E3A65"/>
    <w:rsid w:val="000E3BA0"/>
    <w:rsid w:val="000E3BFF"/>
    <w:rsid w:val="000E3DEF"/>
    <w:rsid w:val="000E41A9"/>
    <w:rsid w:val="000E4871"/>
    <w:rsid w:val="000E5108"/>
    <w:rsid w:val="000E516A"/>
    <w:rsid w:val="000E536E"/>
    <w:rsid w:val="000E537D"/>
    <w:rsid w:val="000E53D3"/>
    <w:rsid w:val="000E5531"/>
    <w:rsid w:val="000E5536"/>
    <w:rsid w:val="000E5855"/>
    <w:rsid w:val="000E58A9"/>
    <w:rsid w:val="000E5C6C"/>
    <w:rsid w:val="000E5C76"/>
    <w:rsid w:val="000E5C7E"/>
    <w:rsid w:val="000E5CAA"/>
    <w:rsid w:val="000E5F1C"/>
    <w:rsid w:val="000E5F98"/>
    <w:rsid w:val="000E6106"/>
    <w:rsid w:val="000E6470"/>
    <w:rsid w:val="000E6473"/>
    <w:rsid w:val="000E6635"/>
    <w:rsid w:val="000E6CC8"/>
    <w:rsid w:val="000E6D0A"/>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537"/>
    <w:rsid w:val="000F1703"/>
    <w:rsid w:val="000F1850"/>
    <w:rsid w:val="000F19F7"/>
    <w:rsid w:val="000F1A47"/>
    <w:rsid w:val="000F2176"/>
    <w:rsid w:val="000F26FF"/>
    <w:rsid w:val="000F2D63"/>
    <w:rsid w:val="000F2F1F"/>
    <w:rsid w:val="000F30CF"/>
    <w:rsid w:val="000F328B"/>
    <w:rsid w:val="000F33FB"/>
    <w:rsid w:val="000F3693"/>
    <w:rsid w:val="000F3F95"/>
    <w:rsid w:val="000F41B0"/>
    <w:rsid w:val="000F41B3"/>
    <w:rsid w:val="000F457C"/>
    <w:rsid w:val="000F4695"/>
    <w:rsid w:val="000F47AC"/>
    <w:rsid w:val="000F4A31"/>
    <w:rsid w:val="000F4E31"/>
    <w:rsid w:val="000F516A"/>
    <w:rsid w:val="000F518F"/>
    <w:rsid w:val="000F536B"/>
    <w:rsid w:val="000F5644"/>
    <w:rsid w:val="000F5BF8"/>
    <w:rsid w:val="000F5E0C"/>
    <w:rsid w:val="000F5FB6"/>
    <w:rsid w:val="000F6167"/>
    <w:rsid w:val="000F666C"/>
    <w:rsid w:val="000F6873"/>
    <w:rsid w:val="000F7191"/>
    <w:rsid w:val="000F7230"/>
    <w:rsid w:val="000F79A0"/>
    <w:rsid w:val="000F79D6"/>
    <w:rsid w:val="000F7BBA"/>
    <w:rsid w:val="000F7CBD"/>
    <w:rsid w:val="000F7DA3"/>
    <w:rsid w:val="000F7EDF"/>
    <w:rsid w:val="000F7F21"/>
    <w:rsid w:val="001001EC"/>
    <w:rsid w:val="00100266"/>
    <w:rsid w:val="001003BA"/>
    <w:rsid w:val="00100487"/>
    <w:rsid w:val="001005D2"/>
    <w:rsid w:val="001007E6"/>
    <w:rsid w:val="001008E4"/>
    <w:rsid w:val="00100A49"/>
    <w:rsid w:val="00100D8B"/>
    <w:rsid w:val="00100DD7"/>
    <w:rsid w:val="00100E7C"/>
    <w:rsid w:val="00100ED4"/>
    <w:rsid w:val="00100F5F"/>
    <w:rsid w:val="001011D0"/>
    <w:rsid w:val="00101246"/>
    <w:rsid w:val="001012DC"/>
    <w:rsid w:val="00101381"/>
    <w:rsid w:val="00101662"/>
    <w:rsid w:val="00101683"/>
    <w:rsid w:val="00101F35"/>
    <w:rsid w:val="00101FE9"/>
    <w:rsid w:val="0010205C"/>
    <w:rsid w:val="001022B0"/>
    <w:rsid w:val="0010269E"/>
    <w:rsid w:val="001027DD"/>
    <w:rsid w:val="00102840"/>
    <w:rsid w:val="00102B07"/>
    <w:rsid w:val="00102C3F"/>
    <w:rsid w:val="00102CF5"/>
    <w:rsid w:val="00102D88"/>
    <w:rsid w:val="0010316E"/>
    <w:rsid w:val="00103265"/>
    <w:rsid w:val="001033DE"/>
    <w:rsid w:val="00103417"/>
    <w:rsid w:val="00103503"/>
    <w:rsid w:val="001035B3"/>
    <w:rsid w:val="00103661"/>
    <w:rsid w:val="001036A3"/>
    <w:rsid w:val="001036A5"/>
    <w:rsid w:val="001037C3"/>
    <w:rsid w:val="00103BD1"/>
    <w:rsid w:val="00103C51"/>
    <w:rsid w:val="00103EB8"/>
    <w:rsid w:val="0010406E"/>
    <w:rsid w:val="001040D8"/>
    <w:rsid w:val="00104334"/>
    <w:rsid w:val="001044AC"/>
    <w:rsid w:val="00104508"/>
    <w:rsid w:val="0010450E"/>
    <w:rsid w:val="00104650"/>
    <w:rsid w:val="0010470D"/>
    <w:rsid w:val="00104741"/>
    <w:rsid w:val="00104752"/>
    <w:rsid w:val="00104C7E"/>
    <w:rsid w:val="001053CA"/>
    <w:rsid w:val="00105453"/>
    <w:rsid w:val="0010556C"/>
    <w:rsid w:val="00105799"/>
    <w:rsid w:val="001058AC"/>
    <w:rsid w:val="00105A74"/>
    <w:rsid w:val="00105D14"/>
    <w:rsid w:val="00106275"/>
    <w:rsid w:val="001068B1"/>
    <w:rsid w:val="00106A93"/>
    <w:rsid w:val="0010734E"/>
    <w:rsid w:val="001073D6"/>
    <w:rsid w:val="00107408"/>
    <w:rsid w:val="00107510"/>
    <w:rsid w:val="001075D3"/>
    <w:rsid w:val="00107665"/>
    <w:rsid w:val="001076E1"/>
    <w:rsid w:val="001076F3"/>
    <w:rsid w:val="00107765"/>
    <w:rsid w:val="001078F4"/>
    <w:rsid w:val="00107C49"/>
    <w:rsid w:val="00110178"/>
    <w:rsid w:val="0011035C"/>
    <w:rsid w:val="0011044D"/>
    <w:rsid w:val="00110566"/>
    <w:rsid w:val="00110719"/>
    <w:rsid w:val="00110C17"/>
    <w:rsid w:val="00110D50"/>
    <w:rsid w:val="00111060"/>
    <w:rsid w:val="001110F8"/>
    <w:rsid w:val="0011133D"/>
    <w:rsid w:val="00111385"/>
    <w:rsid w:val="00111621"/>
    <w:rsid w:val="00111631"/>
    <w:rsid w:val="0011163A"/>
    <w:rsid w:val="00111664"/>
    <w:rsid w:val="001116C3"/>
    <w:rsid w:val="00111AED"/>
    <w:rsid w:val="00111DD8"/>
    <w:rsid w:val="00112078"/>
    <w:rsid w:val="00112575"/>
    <w:rsid w:val="0011290E"/>
    <w:rsid w:val="0011295E"/>
    <w:rsid w:val="00112BE5"/>
    <w:rsid w:val="00112CF7"/>
    <w:rsid w:val="00112E34"/>
    <w:rsid w:val="00112FF7"/>
    <w:rsid w:val="001131E2"/>
    <w:rsid w:val="001139A0"/>
    <w:rsid w:val="00113DD0"/>
    <w:rsid w:val="00113E32"/>
    <w:rsid w:val="001140EA"/>
    <w:rsid w:val="0011428A"/>
    <w:rsid w:val="00114688"/>
    <w:rsid w:val="00114704"/>
    <w:rsid w:val="00114A19"/>
    <w:rsid w:val="00114D77"/>
    <w:rsid w:val="001152C2"/>
    <w:rsid w:val="001155FB"/>
    <w:rsid w:val="0011578A"/>
    <w:rsid w:val="00115C29"/>
    <w:rsid w:val="00115C80"/>
    <w:rsid w:val="00115EB2"/>
    <w:rsid w:val="001162EF"/>
    <w:rsid w:val="00116C91"/>
    <w:rsid w:val="00116EFD"/>
    <w:rsid w:val="001171B7"/>
    <w:rsid w:val="001179D2"/>
    <w:rsid w:val="00117EB8"/>
    <w:rsid w:val="00117ED1"/>
    <w:rsid w:val="00120122"/>
    <w:rsid w:val="001202F7"/>
    <w:rsid w:val="0012030D"/>
    <w:rsid w:val="00120CCE"/>
    <w:rsid w:val="00120D63"/>
    <w:rsid w:val="00121366"/>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0B7"/>
    <w:rsid w:val="00124378"/>
    <w:rsid w:val="001243CE"/>
    <w:rsid w:val="00124562"/>
    <w:rsid w:val="00124C85"/>
    <w:rsid w:val="001254C4"/>
    <w:rsid w:val="00125719"/>
    <w:rsid w:val="0012580A"/>
    <w:rsid w:val="00125D15"/>
    <w:rsid w:val="001267FC"/>
    <w:rsid w:val="0012690B"/>
    <w:rsid w:val="00126E18"/>
    <w:rsid w:val="00126F1D"/>
    <w:rsid w:val="00127009"/>
    <w:rsid w:val="0012714F"/>
    <w:rsid w:val="001274F0"/>
    <w:rsid w:val="001277FA"/>
    <w:rsid w:val="00127876"/>
    <w:rsid w:val="001279F8"/>
    <w:rsid w:val="00127B76"/>
    <w:rsid w:val="00127C2C"/>
    <w:rsid w:val="00130847"/>
    <w:rsid w:val="001308B4"/>
    <w:rsid w:val="00130B88"/>
    <w:rsid w:val="00130EF9"/>
    <w:rsid w:val="0013107E"/>
    <w:rsid w:val="00131159"/>
    <w:rsid w:val="00131357"/>
    <w:rsid w:val="0013155D"/>
    <w:rsid w:val="001315EF"/>
    <w:rsid w:val="00131662"/>
    <w:rsid w:val="0013172A"/>
    <w:rsid w:val="001318E7"/>
    <w:rsid w:val="001319FF"/>
    <w:rsid w:val="00131C73"/>
    <w:rsid w:val="00131D94"/>
    <w:rsid w:val="00131F8B"/>
    <w:rsid w:val="00132149"/>
    <w:rsid w:val="0013229E"/>
    <w:rsid w:val="00132423"/>
    <w:rsid w:val="001325DB"/>
    <w:rsid w:val="001326F0"/>
    <w:rsid w:val="00132744"/>
    <w:rsid w:val="00132AE1"/>
    <w:rsid w:val="00132D3D"/>
    <w:rsid w:val="00133058"/>
    <w:rsid w:val="00133183"/>
    <w:rsid w:val="00133189"/>
    <w:rsid w:val="001331D9"/>
    <w:rsid w:val="0013324B"/>
    <w:rsid w:val="00133309"/>
    <w:rsid w:val="001334F5"/>
    <w:rsid w:val="00133A34"/>
    <w:rsid w:val="00133AC7"/>
    <w:rsid w:val="00133C55"/>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29D"/>
    <w:rsid w:val="001365CB"/>
    <w:rsid w:val="0013666D"/>
    <w:rsid w:val="0013687E"/>
    <w:rsid w:val="00136EEE"/>
    <w:rsid w:val="00137262"/>
    <w:rsid w:val="00137323"/>
    <w:rsid w:val="00137577"/>
    <w:rsid w:val="001375BC"/>
    <w:rsid w:val="0013790F"/>
    <w:rsid w:val="00137AEB"/>
    <w:rsid w:val="00137D78"/>
    <w:rsid w:val="00137F4B"/>
    <w:rsid w:val="00140006"/>
    <w:rsid w:val="00140137"/>
    <w:rsid w:val="00140332"/>
    <w:rsid w:val="00140456"/>
    <w:rsid w:val="001406CE"/>
    <w:rsid w:val="0014080B"/>
    <w:rsid w:val="00140A92"/>
    <w:rsid w:val="00140B73"/>
    <w:rsid w:val="001412A7"/>
    <w:rsid w:val="001414D1"/>
    <w:rsid w:val="00141776"/>
    <w:rsid w:val="001419AA"/>
    <w:rsid w:val="00141B3E"/>
    <w:rsid w:val="00141D5B"/>
    <w:rsid w:val="00141E24"/>
    <w:rsid w:val="00141FA8"/>
    <w:rsid w:val="00142181"/>
    <w:rsid w:val="0014267A"/>
    <w:rsid w:val="00142908"/>
    <w:rsid w:val="00142970"/>
    <w:rsid w:val="00142AD6"/>
    <w:rsid w:val="0014328D"/>
    <w:rsid w:val="001432F2"/>
    <w:rsid w:val="00143809"/>
    <w:rsid w:val="00143C99"/>
    <w:rsid w:val="00143F92"/>
    <w:rsid w:val="001443DC"/>
    <w:rsid w:val="0014464C"/>
    <w:rsid w:val="00144949"/>
    <w:rsid w:val="00144D9D"/>
    <w:rsid w:val="00146075"/>
    <w:rsid w:val="00146182"/>
    <w:rsid w:val="001462BE"/>
    <w:rsid w:val="00146ACB"/>
    <w:rsid w:val="00146B84"/>
    <w:rsid w:val="00146D2A"/>
    <w:rsid w:val="00146DF5"/>
    <w:rsid w:val="00146F26"/>
    <w:rsid w:val="001471EC"/>
    <w:rsid w:val="001474FE"/>
    <w:rsid w:val="00147699"/>
    <w:rsid w:val="00147905"/>
    <w:rsid w:val="00147BB2"/>
    <w:rsid w:val="00147C96"/>
    <w:rsid w:val="00147FEE"/>
    <w:rsid w:val="00147FFC"/>
    <w:rsid w:val="001500EB"/>
    <w:rsid w:val="001502C1"/>
    <w:rsid w:val="00150A20"/>
    <w:rsid w:val="00150B41"/>
    <w:rsid w:val="00150E17"/>
    <w:rsid w:val="001510A6"/>
    <w:rsid w:val="0015161D"/>
    <w:rsid w:val="00151727"/>
    <w:rsid w:val="0015179B"/>
    <w:rsid w:val="00151AD5"/>
    <w:rsid w:val="00151C8D"/>
    <w:rsid w:val="00151FC5"/>
    <w:rsid w:val="00152704"/>
    <w:rsid w:val="001528B9"/>
    <w:rsid w:val="001529AB"/>
    <w:rsid w:val="001529DE"/>
    <w:rsid w:val="00152BB8"/>
    <w:rsid w:val="00152BBF"/>
    <w:rsid w:val="00152BE8"/>
    <w:rsid w:val="00152D71"/>
    <w:rsid w:val="00152E88"/>
    <w:rsid w:val="00152EC1"/>
    <w:rsid w:val="00153033"/>
    <w:rsid w:val="0015319F"/>
    <w:rsid w:val="00153463"/>
    <w:rsid w:val="001536F7"/>
    <w:rsid w:val="0015377D"/>
    <w:rsid w:val="00153AC8"/>
    <w:rsid w:val="00153B26"/>
    <w:rsid w:val="00153EA0"/>
    <w:rsid w:val="00153FD4"/>
    <w:rsid w:val="0015416E"/>
    <w:rsid w:val="00154391"/>
    <w:rsid w:val="0015464A"/>
    <w:rsid w:val="001546F3"/>
    <w:rsid w:val="001547D1"/>
    <w:rsid w:val="0015489C"/>
    <w:rsid w:val="00154A81"/>
    <w:rsid w:val="00154A98"/>
    <w:rsid w:val="00154CBD"/>
    <w:rsid w:val="00154CC5"/>
    <w:rsid w:val="00154E6E"/>
    <w:rsid w:val="00154F3D"/>
    <w:rsid w:val="00154F9C"/>
    <w:rsid w:val="00155103"/>
    <w:rsid w:val="00155267"/>
    <w:rsid w:val="0015544F"/>
    <w:rsid w:val="00155571"/>
    <w:rsid w:val="001557C8"/>
    <w:rsid w:val="001559AB"/>
    <w:rsid w:val="00155B35"/>
    <w:rsid w:val="00155EEB"/>
    <w:rsid w:val="00155F64"/>
    <w:rsid w:val="001560F1"/>
    <w:rsid w:val="00156394"/>
    <w:rsid w:val="001563B7"/>
    <w:rsid w:val="001563B9"/>
    <w:rsid w:val="00156426"/>
    <w:rsid w:val="001565FC"/>
    <w:rsid w:val="0015669C"/>
    <w:rsid w:val="00156CBC"/>
    <w:rsid w:val="00156F8B"/>
    <w:rsid w:val="0015709E"/>
    <w:rsid w:val="00157286"/>
    <w:rsid w:val="00157784"/>
    <w:rsid w:val="00157919"/>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CF9"/>
    <w:rsid w:val="00162DE1"/>
    <w:rsid w:val="00162EF9"/>
    <w:rsid w:val="00163BD0"/>
    <w:rsid w:val="00163BF5"/>
    <w:rsid w:val="00163CF2"/>
    <w:rsid w:val="00163E5B"/>
    <w:rsid w:val="00163F33"/>
    <w:rsid w:val="001641F1"/>
    <w:rsid w:val="0016436A"/>
    <w:rsid w:val="00164390"/>
    <w:rsid w:val="001643AE"/>
    <w:rsid w:val="00164441"/>
    <w:rsid w:val="0016492E"/>
    <w:rsid w:val="00164BB8"/>
    <w:rsid w:val="00164D3B"/>
    <w:rsid w:val="00165033"/>
    <w:rsid w:val="0016525C"/>
    <w:rsid w:val="001657F9"/>
    <w:rsid w:val="00165A7E"/>
    <w:rsid w:val="00165E31"/>
    <w:rsid w:val="00165ED1"/>
    <w:rsid w:val="00165F9C"/>
    <w:rsid w:val="00165FA1"/>
    <w:rsid w:val="001661BC"/>
    <w:rsid w:val="001666A4"/>
    <w:rsid w:val="001668DF"/>
    <w:rsid w:val="0016691E"/>
    <w:rsid w:val="00166AE1"/>
    <w:rsid w:val="001670E0"/>
    <w:rsid w:val="001670EA"/>
    <w:rsid w:val="001674A0"/>
    <w:rsid w:val="0016770D"/>
    <w:rsid w:val="001677FC"/>
    <w:rsid w:val="00167896"/>
    <w:rsid w:val="00167CB8"/>
    <w:rsid w:val="00167E30"/>
    <w:rsid w:val="00167EBB"/>
    <w:rsid w:val="0017052A"/>
    <w:rsid w:val="00170662"/>
    <w:rsid w:val="001706E3"/>
    <w:rsid w:val="0017070D"/>
    <w:rsid w:val="001707D2"/>
    <w:rsid w:val="00170914"/>
    <w:rsid w:val="00170A88"/>
    <w:rsid w:val="00170B3C"/>
    <w:rsid w:val="00170CE6"/>
    <w:rsid w:val="00170D70"/>
    <w:rsid w:val="001712B7"/>
    <w:rsid w:val="001713F7"/>
    <w:rsid w:val="001719F8"/>
    <w:rsid w:val="001721DC"/>
    <w:rsid w:val="0017222D"/>
    <w:rsid w:val="0017249B"/>
    <w:rsid w:val="00172578"/>
    <w:rsid w:val="00172606"/>
    <w:rsid w:val="00172623"/>
    <w:rsid w:val="00172653"/>
    <w:rsid w:val="001728E6"/>
    <w:rsid w:val="00172A7D"/>
    <w:rsid w:val="00172D0C"/>
    <w:rsid w:val="00172F84"/>
    <w:rsid w:val="00173243"/>
    <w:rsid w:val="00173419"/>
    <w:rsid w:val="00173686"/>
    <w:rsid w:val="0017387B"/>
    <w:rsid w:val="0017412F"/>
    <w:rsid w:val="00174289"/>
    <w:rsid w:val="0017466B"/>
    <w:rsid w:val="00174803"/>
    <w:rsid w:val="00174862"/>
    <w:rsid w:val="00174FC4"/>
    <w:rsid w:val="00175433"/>
    <w:rsid w:val="00175588"/>
    <w:rsid w:val="0017569B"/>
    <w:rsid w:val="0017577F"/>
    <w:rsid w:val="00175974"/>
    <w:rsid w:val="00175C87"/>
    <w:rsid w:val="00175F57"/>
    <w:rsid w:val="0017614D"/>
    <w:rsid w:val="0017625C"/>
    <w:rsid w:val="00176538"/>
    <w:rsid w:val="0017674F"/>
    <w:rsid w:val="00176BA9"/>
    <w:rsid w:val="00176D2D"/>
    <w:rsid w:val="00176FD7"/>
    <w:rsid w:val="001771D9"/>
    <w:rsid w:val="001771EF"/>
    <w:rsid w:val="0017722F"/>
    <w:rsid w:val="0017727E"/>
    <w:rsid w:val="00177497"/>
    <w:rsid w:val="001774F8"/>
    <w:rsid w:val="00177664"/>
    <w:rsid w:val="001776E8"/>
    <w:rsid w:val="001776EC"/>
    <w:rsid w:val="00177884"/>
    <w:rsid w:val="001779E5"/>
    <w:rsid w:val="001779F1"/>
    <w:rsid w:val="00177E80"/>
    <w:rsid w:val="00180087"/>
    <w:rsid w:val="00180143"/>
    <w:rsid w:val="001802CA"/>
    <w:rsid w:val="0018034D"/>
    <w:rsid w:val="0018053C"/>
    <w:rsid w:val="001807E8"/>
    <w:rsid w:val="00180921"/>
    <w:rsid w:val="0018093D"/>
    <w:rsid w:val="00180CCD"/>
    <w:rsid w:val="00180F01"/>
    <w:rsid w:val="0018129E"/>
    <w:rsid w:val="00181794"/>
    <w:rsid w:val="00181899"/>
    <w:rsid w:val="00181C26"/>
    <w:rsid w:val="00181CB1"/>
    <w:rsid w:val="00181D6F"/>
    <w:rsid w:val="00181F7A"/>
    <w:rsid w:val="00182253"/>
    <w:rsid w:val="00182501"/>
    <w:rsid w:val="0018256E"/>
    <w:rsid w:val="001825C2"/>
    <w:rsid w:val="00182B15"/>
    <w:rsid w:val="00182B8B"/>
    <w:rsid w:val="00182FF2"/>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B58"/>
    <w:rsid w:val="00186E75"/>
    <w:rsid w:val="00186FFA"/>
    <w:rsid w:val="00187464"/>
    <w:rsid w:val="0018765E"/>
    <w:rsid w:val="00187847"/>
    <w:rsid w:val="001878D3"/>
    <w:rsid w:val="00187A19"/>
    <w:rsid w:val="00187D0A"/>
    <w:rsid w:val="00187EE0"/>
    <w:rsid w:val="00187FE5"/>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8FE"/>
    <w:rsid w:val="00194A0C"/>
    <w:rsid w:val="00194CC8"/>
    <w:rsid w:val="00194D78"/>
    <w:rsid w:val="00194E1D"/>
    <w:rsid w:val="00194E4E"/>
    <w:rsid w:val="00195284"/>
    <w:rsid w:val="001953C2"/>
    <w:rsid w:val="0019567B"/>
    <w:rsid w:val="00195E78"/>
    <w:rsid w:val="00196086"/>
    <w:rsid w:val="00196338"/>
    <w:rsid w:val="001963D0"/>
    <w:rsid w:val="00196560"/>
    <w:rsid w:val="001965FC"/>
    <w:rsid w:val="00196ADA"/>
    <w:rsid w:val="001971B4"/>
    <w:rsid w:val="001973AC"/>
    <w:rsid w:val="0019749E"/>
    <w:rsid w:val="001975BD"/>
    <w:rsid w:val="0019784E"/>
    <w:rsid w:val="0019797D"/>
    <w:rsid w:val="001979ED"/>
    <w:rsid w:val="00197BDF"/>
    <w:rsid w:val="001A0588"/>
    <w:rsid w:val="001A0734"/>
    <w:rsid w:val="001A09EC"/>
    <w:rsid w:val="001A0B87"/>
    <w:rsid w:val="001A0D13"/>
    <w:rsid w:val="001A103E"/>
    <w:rsid w:val="001A10E3"/>
    <w:rsid w:val="001A1228"/>
    <w:rsid w:val="001A1326"/>
    <w:rsid w:val="001A15A3"/>
    <w:rsid w:val="001A15C4"/>
    <w:rsid w:val="001A1940"/>
    <w:rsid w:val="001A2180"/>
    <w:rsid w:val="001A219B"/>
    <w:rsid w:val="001A2641"/>
    <w:rsid w:val="001A2B4E"/>
    <w:rsid w:val="001A2C97"/>
    <w:rsid w:val="001A2CC3"/>
    <w:rsid w:val="001A3290"/>
    <w:rsid w:val="001A36B5"/>
    <w:rsid w:val="001A396F"/>
    <w:rsid w:val="001A3A08"/>
    <w:rsid w:val="001A3D00"/>
    <w:rsid w:val="001A3D2C"/>
    <w:rsid w:val="001A3E5F"/>
    <w:rsid w:val="001A3F59"/>
    <w:rsid w:val="001A40CF"/>
    <w:rsid w:val="001A4160"/>
    <w:rsid w:val="001A4363"/>
    <w:rsid w:val="001A4495"/>
    <w:rsid w:val="001A4590"/>
    <w:rsid w:val="001A47DB"/>
    <w:rsid w:val="001A4A55"/>
    <w:rsid w:val="001A5421"/>
    <w:rsid w:val="001A58D0"/>
    <w:rsid w:val="001A597D"/>
    <w:rsid w:val="001A5D46"/>
    <w:rsid w:val="001A600D"/>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3A"/>
    <w:rsid w:val="001B1037"/>
    <w:rsid w:val="001B1053"/>
    <w:rsid w:val="001B1181"/>
    <w:rsid w:val="001B1818"/>
    <w:rsid w:val="001B185B"/>
    <w:rsid w:val="001B195D"/>
    <w:rsid w:val="001B1A86"/>
    <w:rsid w:val="001B1BBC"/>
    <w:rsid w:val="001B228C"/>
    <w:rsid w:val="001B280E"/>
    <w:rsid w:val="001B2BF4"/>
    <w:rsid w:val="001B2CC7"/>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4DF2"/>
    <w:rsid w:val="001B5036"/>
    <w:rsid w:val="001B5269"/>
    <w:rsid w:val="001B547E"/>
    <w:rsid w:val="001B5681"/>
    <w:rsid w:val="001B5B8A"/>
    <w:rsid w:val="001B5CD5"/>
    <w:rsid w:val="001B5FE1"/>
    <w:rsid w:val="001B656A"/>
    <w:rsid w:val="001B65E0"/>
    <w:rsid w:val="001B6BA0"/>
    <w:rsid w:val="001B6DC3"/>
    <w:rsid w:val="001B6DF5"/>
    <w:rsid w:val="001B7033"/>
    <w:rsid w:val="001B74E0"/>
    <w:rsid w:val="001B75A8"/>
    <w:rsid w:val="001B7868"/>
    <w:rsid w:val="001B78C1"/>
    <w:rsid w:val="001B7B29"/>
    <w:rsid w:val="001B7D53"/>
    <w:rsid w:val="001B7DC5"/>
    <w:rsid w:val="001B7E79"/>
    <w:rsid w:val="001C0391"/>
    <w:rsid w:val="001C0611"/>
    <w:rsid w:val="001C0BEA"/>
    <w:rsid w:val="001C0C0B"/>
    <w:rsid w:val="001C0EBF"/>
    <w:rsid w:val="001C1403"/>
    <w:rsid w:val="001C145E"/>
    <w:rsid w:val="001C1628"/>
    <w:rsid w:val="001C1BF0"/>
    <w:rsid w:val="001C1C14"/>
    <w:rsid w:val="001C1D8F"/>
    <w:rsid w:val="001C1E40"/>
    <w:rsid w:val="001C1F43"/>
    <w:rsid w:val="001C2053"/>
    <w:rsid w:val="001C238F"/>
    <w:rsid w:val="001C25B2"/>
    <w:rsid w:val="001C270D"/>
    <w:rsid w:val="001C2BDA"/>
    <w:rsid w:val="001C344B"/>
    <w:rsid w:val="001C346C"/>
    <w:rsid w:val="001C38A5"/>
    <w:rsid w:val="001C3974"/>
    <w:rsid w:val="001C4302"/>
    <w:rsid w:val="001C462D"/>
    <w:rsid w:val="001C46A1"/>
    <w:rsid w:val="001C49DC"/>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EA"/>
    <w:rsid w:val="001C696F"/>
    <w:rsid w:val="001C6B3E"/>
    <w:rsid w:val="001C6E7E"/>
    <w:rsid w:val="001C6EE4"/>
    <w:rsid w:val="001C75E2"/>
    <w:rsid w:val="001C76C1"/>
    <w:rsid w:val="001C777A"/>
    <w:rsid w:val="001C78F9"/>
    <w:rsid w:val="001C7C70"/>
    <w:rsid w:val="001C7F15"/>
    <w:rsid w:val="001D02C6"/>
    <w:rsid w:val="001D03D3"/>
    <w:rsid w:val="001D0592"/>
    <w:rsid w:val="001D0973"/>
    <w:rsid w:val="001D09D2"/>
    <w:rsid w:val="001D0CD2"/>
    <w:rsid w:val="001D0D43"/>
    <w:rsid w:val="001D0DB8"/>
    <w:rsid w:val="001D0DC4"/>
    <w:rsid w:val="001D0E62"/>
    <w:rsid w:val="001D1062"/>
    <w:rsid w:val="001D10AA"/>
    <w:rsid w:val="001D1128"/>
    <w:rsid w:val="001D124E"/>
    <w:rsid w:val="001D1312"/>
    <w:rsid w:val="001D17D6"/>
    <w:rsid w:val="001D17F7"/>
    <w:rsid w:val="001D1B24"/>
    <w:rsid w:val="001D1C0B"/>
    <w:rsid w:val="001D1D0C"/>
    <w:rsid w:val="001D1E5C"/>
    <w:rsid w:val="001D1FA0"/>
    <w:rsid w:val="001D225A"/>
    <w:rsid w:val="001D2395"/>
    <w:rsid w:val="001D240E"/>
    <w:rsid w:val="001D2820"/>
    <w:rsid w:val="001D2B33"/>
    <w:rsid w:val="001D2ECA"/>
    <w:rsid w:val="001D3144"/>
    <w:rsid w:val="001D349D"/>
    <w:rsid w:val="001D35DE"/>
    <w:rsid w:val="001D35FE"/>
    <w:rsid w:val="001D3831"/>
    <w:rsid w:val="001D38FD"/>
    <w:rsid w:val="001D3956"/>
    <w:rsid w:val="001D3B95"/>
    <w:rsid w:val="001D3CA6"/>
    <w:rsid w:val="001D3CB6"/>
    <w:rsid w:val="001D3FB6"/>
    <w:rsid w:val="001D41AD"/>
    <w:rsid w:val="001D45F6"/>
    <w:rsid w:val="001D4722"/>
    <w:rsid w:val="001D4B4E"/>
    <w:rsid w:val="001D4D5C"/>
    <w:rsid w:val="001D4F3D"/>
    <w:rsid w:val="001D4FE3"/>
    <w:rsid w:val="001D5039"/>
    <w:rsid w:val="001D52BE"/>
    <w:rsid w:val="001D5E52"/>
    <w:rsid w:val="001D5F88"/>
    <w:rsid w:val="001D6030"/>
    <w:rsid w:val="001D605C"/>
    <w:rsid w:val="001D60CA"/>
    <w:rsid w:val="001D6350"/>
    <w:rsid w:val="001D64B9"/>
    <w:rsid w:val="001D685C"/>
    <w:rsid w:val="001D6C2E"/>
    <w:rsid w:val="001D7052"/>
    <w:rsid w:val="001D73A7"/>
    <w:rsid w:val="001E0238"/>
    <w:rsid w:val="001E0245"/>
    <w:rsid w:val="001E02A1"/>
    <w:rsid w:val="001E0520"/>
    <w:rsid w:val="001E0801"/>
    <w:rsid w:val="001E0AC4"/>
    <w:rsid w:val="001E0CED"/>
    <w:rsid w:val="001E0E8C"/>
    <w:rsid w:val="001E1267"/>
    <w:rsid w:val="001E1406"/>
    <w:rsid w:val="001E14B3"/>
    <w:rsid w:val="001E1C9C"/>
    <w:rsid w:val="001E1F8C"/>
    <w:rsid w:val="001E215A"/>
    <w:rsid w:val="001E22A3"/>
    <w:rsid w:val="001E2449"/>
    <w:rsid w:val="001E24B8"/>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778"/>
    <w:rsid w:val="001E6832"/>
    <w:rsid w:val="001E6960"/>
    <w:rsid w:val="001E69D6"/>
    <w:rsid w:val="001E6B23"/>
    <w:rsid w:val="001E6BDE"/>
    <w:rsid w:val="001E6F68"/>
    <w:rsid w:val="001E708F"/>
    <w:rsid w:val="001E71DF"/>
    <w:rsid w:val="001E7210"/>
    <w:rsid w:val="001E7260"/>
    <w:rsid w:val="001E7837"/>
    <w:rsid w:val="001E7C8E"/>
    <w:rsid w:val="001F0029"/>
    <w:rsid w:val="001F0156"/>
    <w:rsid w:val="001F02B8"/>
    <w:rsid w:val="001F0383"/>
    <w:rsid w:val="001F0A21"/>
    <w:rsid w:val="001F0A3E"/>
    <w:rsid w:val="001F117C"/>
    <w:rsid w:val="001F1555"/>
    <w:rsid w:val="001F16D2"/>
    <w:rsid w:val="001F1951"/>
    <w:rsid w:val="001F19F5"/>
    <w:rsid w:val="001F1E12"/>
    <w:rsid w:val="001F1E70"/>
    <w:rsid w:val="001F1EC6"/>
    <w:rsid w:val="001F2124"/>
    <w:rsid w:val="001F2372"/>
    <w:rsid w:val="001F25E8"/>
    <w:rsid w:val="001F268A"/>
    <w:rsid w:val="001F2A23"/>
    <w:rsid w:val="001F2DDD"/>
    <w:rsid w:val="001F30EF"/>
    <w:rsid w:val="001F32F7"/>
    <w:rsid w:val="001F349A"/>
    <w:rsid w:val="001F3BB5"/>
    <w:rsid w:val="001F3DDD"/>
    <w:rsid w:val="001F3FAB"/>
    <w:rsid w:val="001F4259"/>
    <w:rsid w:val="001F470C"/>
    <w:rsid w:val="001F4806"/>
    <w:rsid w:val="001F4940"/>
    <w:rsid w:val="001F4A4D"/>
    <w:rsid w:val="001F4BA6"/>
    <w:rsid w:val="001F5019"/>
    <w:rsid w:val="001F5076"/>
    <w:rsid w:val="001F50EF"/>
    <w:rsid w:val="001F50F8"/>
    <w:rsid w:val="001F51FC"/>
    <w:rsid w:val="001F53D5"/>
    <w:rsid w:val="001F5475"/>
    <w:rsid w:val="001F54DC"/>
    <w:rsid w:val="001F5825"/>
    <w:rsid w:val="001F58E7"/>
    <w:rsid w:val="001F59C4"/>
    <w:rsid w:val="001F5BB8"/>
    <w:rsid w:val="001F5DE1"/>
    <w:rsid w:val="001F607F"/>
    <w:rsid w:val="001F6437"/>
    <w:rsid w:val="001F6BC1"/>
    <w:rsid w:val="001F7729"/>
    <w:rsid w:val="001F7F74"/>
    <w:rsid w:val="002004FC"/>
    <w:rsid w:val="0020078F"/>
    <w:rsid w:val="00200870"/>
    <w:rsid w:val="002008E4"/>
    <w:rsid w:val="00200BD0"/>
    <w:rsid w:val="00200CBF"/>
    <w:rsid w:val="002010E5"/>
    <w:rsid w:val="002010EB"/>
    <w:rsid w:val="00201414"/>
    <w:rsid w:val="002015A8"/>
    <w:rsid w:val="00201A44"/>
    <w:rsid w:val="00201AA8"/>
    <w:rsid w:val="00201B56"/>
    <w:rsid w:val="00201BD4"/>
    <w:rsid w:val="0020209E"/>
    <w:rsid w:val="00202151"/>
    <w:rsid w:val="0020274F"/>
    <w:rsid w:val="00202ABC"/>
    <w:rsid w:val="00202B39"/>
    <w:rsid w:val="00202C1B"/>
    <w:rsid w:val="00202F91"/>
    <w:rsid w:val="00203289"/>
    <w:rsid w:val="002032EE"/>
    <w:rsid w:val="002033F0"/>
    <w:rsid w:val="00203461"/>
    <w:rsid w:val="002037A4"/>
    <w:rsid w:val="00203965"/>
    <w:rsid w:val="00203D34"/>
    <w:rsid w:val="00203F28"/>
    <w:rsid w:val="00204140"/>
    <w:rsid w:val="00204296"/>
    <w:rsid w:val="00204B3A"/>
    <w:rsid w:val="00204ED1"/>
    <w:rsid w:val="00204FA1"/>
    <w:rsid w:val="002050D3"/>
    <w:rsid w:val="002051BB"/>
    <w:rsid w:val="0020546F"/>
    <w:rsid w:val="002056F7"/>
    <w:rsid w:val="00205969"/>
    <w:rsid w:val="0020598A"/>
    <w:rsid w:val="00205FF4"/>
    <w:rsid w:val="00206164"/>
    <w:rsid w:val="00206209"/>
    <w:rsid w:val="0020627D"/>
    <w:rsid w:val="002063D1"/>
    <w:rsid w:val="002068AC"/>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3F9A"/>
    <w:rsid w:val="002144B8"/>
    <w:rsid w:val="00214590"/>
    <w:rsid w:val="002146EC"/>
    <w:rsid w:val="002149AF"/>
    <w:rsid w:val="00214D08"/>
    <w:rsid w:val="00214F4D"/>
    <w:rsid w:val="0021508F"/>
    <w:rsid w:val="002151FD"/>
    <w:rsid w:val="0021523F"/>
    <w:rsid w:val="00215514"/>
    <w:rsid w:val="002157EE"/>
    <w:rsid w:val="002159D6"/>
    <w:rsid w:val="00215A16"/>
    <w:rsid w:val="00215C63"/>
    <w:rsid w:val="00215F0E"/>
    <w:rsid w:val="00216244"/>
    <w:rsid w:val="00216D2B"/>
    <w:rsid w:val="002170A0"/>
    <w:rsid w:val="0021717A"/>
    <w:rsid w:val="0021755A"/>
    <w:rsid w:val="00217597"/>
    <w:rsid w:val="00217910"/>
    <w:rsid w:val="00217A7F"/>
    <w:rsid w:val="00217DED"/>
    <w:rsid w:val="002203C9"/>
    <w:rsid w:val="002203FD"/>
    <w:rsid w:val="00220AAE"/>
    <w:rsid w:val="00220D22"/>
    <w:rsid w:val="00221118"/>
    <w:rsid w:val="0022113B"/>
    <w:rsid w:val="00221167"/>
    <w:rsid w:val="00221C81"/>
    <w:rsid w:val="00221D6D"/>
    <w:rsid w:val="00221D7B"/>
    <w:rsid w:val="00222082"/>
    <w:rsid w:val="0022208C"/>
    <w:rsid w:val="002223C7"/>
    <w:rsid w:val="002225B2"/>
    <w:rsid w:val="0022284B"/>
    <w:rsid w:val="00222857"/>
    <w:rsid w:val="002229A2"/>
    <w:rsid w:val="00222A7A"/>
    <w:rsid w:val="00222B90"/>
    <w:rsid w:val="002230D2"/>
    <w:rsid w:val="002235A8"/>
    <w:rsid w:val="00223A75"/>
    <w:rsid w:val="00223D33"/>
    <w:rsid w:val="00223DEC"/>
    <w:rsid w:val="00223E0D"/>
    <w:rsid w:val="0022436C"/>
    <w:rsid w:val="0022472B"/>
    <w:rsid w:val="00224A2C"/>
    <w:rsid w:val="00224D55"/>
    <w:rsid w:val="00224F0E"/>
    <w:rsid w:val="0022511E"/>
    <w:rsid w:val="00225164"/>
    <w:rsid w:val="0022530C"/>
    <w:rsid w:val="002253F5"/>
    <w:rsid w:val="00225413"/>
    <w:rsid w:val="00225DDA"/>
    <w:rsid w:val="00225F73"/>
    <w:rsid w:val="00225F98"/>
    <w:rsid w:val="00226221"/>
    <w:rsid w:val="00226580"/>
    <w:rsid w:val="0022693E"/>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560"/>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5C2"/>
    <w:rsid w:val="00240716"/>
    <w:rsid w:val="00240CA5"/>
    <w:rsid w:val="00240CBC"/>
    <w:rsid w:val="00240D03"/>
    <w:rsid w:val="00240EA5"/>
    <w:rsid w:val="00240ED1"/>
    <w:rsid w:val="0024129A"/>
    <w:rsid w:val="0024161D"/>
    <w:rsid w:val="002416CA"/>
    <w:rsid w:val="00241C96"/>
    <w:rsid w:val="00241EED"/>
    <w:rsid w:val="0024235A"/>
    <w:rsid w:val="00242503"/>
    <w:rsid w:val="0024260E"/>
    <w:rsid w:val="0024267D"/>
    <w:rsid w:val="002426C0"/>
    <w:rsid w:val="002427D6"/>
    <w:rsid w:val="002427E7"/>
    <w:rsid w:val="002427E8"/>
    <w:rsid w:val="002428E2"/>
    <w:rsid w:val="00242CDB"/>
    <w:rsid w:val="00243154"/>
    <w:rsid w:val="0024323F"/>
    <w:rsid w:val="0024330B"/>
    <w:rsid w:val="00243325"/>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1FB"/>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490"/>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024"/>
    <w:rsid w:val="002572CF"/>
    <w:rsid w:val="0025735C"/>
    <w:rsid w:val="0025768C"/>
    <w:rsid w:val="0025773B"/>
    <w:rsid w:val="00257A95"/>
    <w:rsid w:val="00257B07"/>
    <w:rsid w:val="00257D11"/>
    <w:rsid w:val="00257DC5"/>
    <w:rsid w:val="002600C2"/>
    <w:rsid w:val="002600D8"/>
    <w:rsid w:val="002600E1"/>
    <w:rsid w:val="002600F4"/>
    <w:rsid w:val="002602EC"/>
    <w:rsid w:val="002604B1"/>
    <w:rsid w:val="00260810"/>
    <w:rsid w:val="00260831"/>
    <w:rsid w:val="00260A84"/>
    <w:rsid w:val="00260BEE"/>
    <w:rsid w:val="00260EB3"/>
    <w:rsid w:val="002612E3"/>
    <w:rsid w:val="002616B3"/>
    <w:rsid w:val="00261709"/>
    <w:rsid w:val="00261746"/>
    <w:rsid w:val="002617B7"/>
    <w:rsid w:val="002617F8"/>
    <w:rsid w:val="00261AED"/>
    <w:rsid w:val="00261D5E"/>
    <w:rsid w:val="00261FB5"/>
    <w:rsid w:val="0026222F"/>
    <w:rsid w:val="0026267F"/>
    <w:rsid w:val="00262AB8"/>
    <w:rsid w:val="002630DC"/>
    <w:rsid w:val="0026317B"/>
    <w:rsid w:val="0026333C"/>
    <w:rsid w:val="002634B5"/>
    <w:rsid w:val="002635BC"/>
    <w:rsid w:val="002635C2"/>
    <w:rsid w:val="00263F03"/>
    <w:rsid w:val="00263FD1"/>
    <w:rsid w:val="0026410F"/>
    <w:rsid w:val="00264256"/>
    <w:rsid w:val="00264418"/>
    <w:rsid w:val="00264DEC"/>
    <w:rsid w:val="0026515D"/>
    <w:rsid w:val="002651FD"/>
    <w:rsid w:val="0026527A"/>
    <w:rsid w:val="0026533C"/>
    <w:rsid w:val="0026541E"/>
    <w:rsid w:val="0026555B"/>
    <w:rsid w:val="00265584"/>
    <w:rsid w:val="00265917"/>
    <w:rsid w:val="00265A74"/>
    <w:rsid w:val="00265C0B"/>
    <w:rsid w:val="00265C20"/>
    <w:rsid w:val="00266288"/>
    <w:rsid w:val="002664C3"/>
    <w:rsid w:val="00266515"/>
    <w:rsid w:val="00266597"/>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097"/>
    <w:rsid w:val="0027114C"/>
    <w:rsid w:val="00271253"/>
    <w:rsid w:val="0027152B"/>
    <w:rsid w:val="0027185A"/>
    <w:rsid w:val="002718B6"/>
    <w:rsid w:val="002719FF"/>
    <w:rsid w:val="002720DC"/>
    <w:rsid w:val="0027223E"/>
    <w:rsid w:val="00272248"/>
    <w:rsid w:val="00272452"/>
    <w:rsid w:val="00272457"/>
    <w:rsid w:val="002725D6"/>
    <w:rsid w:val="0027279F"/>
    <w:rsid w:val="00272931"/>
    <w:rsid w:val="00272CD9"/>
    <w:rsid w:val="00272D82"/>
    <w:rsid w:val="00272D86"/>
    <w:rsid w:val="00272E31"/>
    <w:rsid w:val="0027377F"/>
    <w:rsid w:val="00273C71"/>
    <w:rsid w:val="00273FCE"/>
    <w:rsid w:val="0027401B"/>
    <w:rsid w:val="00274214"/>
    <w:rsid w:val="00274385"/>
    <w:rsid w:val="00274492"/>
    <w:rsid w:val="0027453D"/>
    <w:rsid w:val="002746D2"/>
    <w:rsid w:val="00274751"/>
    <w:rsid w:val="0027495E"/>
    <w:rsid w:val="00274CD5"/>
    <w:rsid w:val="00274EC7"/>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1EA0"/>
    <w:rsid w:val="00282983"/>
    <w:rsid w:val="00282B08"/>
    <w:rsid w:val="00283154"/>
    <w:rsid w:val="00283211"/>
    <w:rsid w:val="0028325E"/>
    <w:rsid w:val="00283A7B"/>
    <w:rsid w:val="00283A96"/>
    <w:rsid w:val="00283C5F"/>
    <w:rsid w:val="00283C80"/>
    <w:rsid w:val="00284179"/>
    <w:rsid w:val="00284181"/>
    <w:rsid w:val="002842DE"/>
    <w:rsid w:val="00284554"/>
    <w:rsid w:val="00284646"/>
    <w:rsid w:val="0028467C"/>
    <w:rsid w:val="00284697"/>
    <w:rsid w:val="00284BEB"/>
    <w:rsid w:val="00284C84"/>
    <w:rsid w:val="00284EBD"/>
    <w:rsid w:val="00284FE1"/>
    <w:rsid w:val="00284FF2"/>
    <w:rsid w:val="002853F0"/>
    <w:rsid w:val="00285413"/>
    <w:rsid w:val="00285420"/>
    <w:rsid w:val="00285453"/>
    <w:rsid w:val="002854EA"/>
    <w:rsid w:val="00285510"/>
    <w:rsid w:val="00285574"/>
    <w:rsid w:val="00285626"/>
    <w:rsid w:val="00285D5C"/>
    <w:rsid w:val="00285D5D"/>
    <w:rsid w:val="00285DAA"/>
    <w:rsid w:val="00285EA4"/>
    <w:rsid w:val="00285FDE"/>
    <w:rsid w:val="002863A2"/>
    <w:rsid w:val="00286612"/>
    <w:rsid w:val="002868A9"/>
    <w:rsid w:val="00286C86"/>
    <w:rsid w:val="00286E67"/>
    <w:rsid w:val="00286E9E"/>
    <w:rsid w:val="00286FA3"/>
    <w:rsid w:val="00286FE0"/>
    <w:rsid w:val="00287112"/>
    <w:rsid w:val="002871FA"/>
    <w:rsid w:val="002871FF"/>
    <w:rsid w:val="002873BF"/>
    <w:rsid w:val="002873CD"/>
    <w:rsid w:val="0028763F"/>
    <w:rsid w:val="00287705"/>
    <w:rsid w:val="002900EB"/>
    <w:rsid w:val="0029036F"/>
    <w:rsid w:val="0029060B"/>
    <w:rsid w:val="00290A75"/>
    <w:rsid w:val="00290AD6"/>
    <w:rsid w:val="00290FA7"/>
    <w:rsid w:val="00290FCF"/>
    <w:rsid w:val="00291165"/>
    <w:rsid w:val="002911B4"/>
    <w:rsid w:val="002911DE"/>
    <w:rsid w:val="00291225"/>
    <w:rsid w:val="0029144F"/>
    <w:rsid w:val="002914AA"/>
    <w:rsid w:val="00291540"/>
    <w:rsid w:val="00291A09"/>
    <w:rsid w:val="00291E10"/>
    <w:rsid w:val="002921E9"/>
    <w:rsid w:val="002922A9"/>
    <w:rsid w:val="00292E94"/>
    <w:rsid w:val="00292EA7"/>
    <w:rsid w:val="00293527"/>
    <w:rsid w:val="00293555"/>
    <w:rsid w:val="002937B8"/>
    <w:rsid w:val="0029386C"/>
    <w:rsid w:val="00293E05"/>
    <w:rsid w:val="00293E09"/>
    <w:rsid w:val="00293E1B"/>
    <w:rsid w:val="00293F3A"/>
    <w:rsid w:val="002945C7"/>
    <w:rsid w:val="002946C8"/>
    <w:rsid w:val="00294C4F"/>
    <w:rsid w:val="00294DF4"/>
    <w:rsid w:val="00294E10"/>
    <w:rsid w:val="002952B2"/>
    <w:rsid w:val="002952CF"/>
    <w:rsid w:val="00295593"/>
    <w:rsid w:val="0029561F"/>
    <w:rsid w:val="0029592C"/>
    <w:rsid w:val="00295FCE"/>
    <w:rsid w:val="00295FEC"/>
    <w:rsid w:val="0029620F"/>
    <w:rsid w:val="00296397"/>
    <w:rsid w:val="00296D6D"/>
    <w:rsid w:val="00296D7C"/>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5B1"/>
    <w:rsid w:val="002A2664"/>
    <w:rsid w:val="002A2A3F"/>
    <w:rsid w:val="002A2A43"/>
    <w:rsid w:val="002A2B6F"/>
    <w:rsid w:val="002A2EB4"/>
    <w:rsid w:val="002A31A3"/>
    <w:rsid w:val="002A3268"/>
    <w:rsid w:val="002A330C"/>
    <w:rsid w:val="002A34B2"/>
    <w:rsid w:val="002A352A"/>
    <w:rsid w:val="002A367C"/>
    <w:rsid w:val="002A3B5A"/>
    <w:rsid w:val="002A3C72"/>
    <w:rsid w:val="002A3DD8"/>
    <w:rsid w:val="002A3E33"/>
    <w:rsid w:val="002A3E59"/>
    <w:rsid w:val="002A3EA6"/>
    <w:rsid w:val="002A3FCC"/>
    <w:rsid w:val="002A42E2"/>
    <w:rsid w:val="002A436D"/>
    <w:rsid w:val="002A441F"/>
    <w:rsid w:val="002A4481"/>
    <w:rsid w:val="002A44F4"/>
    <w:rsid w:val="002A4942"/>
    <w:rsid w:val="002A49A1"/>
    <w:rsid w:val="002A4ACE"/>
    <w:rsid w:val="002A4B54"/>
    <w:rsid w:val="002A4C04"/>
    <w:rsid w:val="002A4C70"/>
    <w:rsid w:val="002A4EA8"/>
    <w:rsid w:val="002A56E5"/>
    <w:rsid w:val="002A58DE"/>
    <w:rsid w:val="002A5A5E"/>
    <w:rsid w:val="002A5C9D"/>
    <w:rsid w:val="002A5CDA"/>
    <w:rsid w:val="002A5D87"/>
    <w:rsid w:val="002A61FD"/>
    <w:rsid w:val="002A652E"/>
    <w:rsid w:val="002A67F7"/>
    <w:rsid w:val="002A6BE5"/>
    <w:rsid w:val="002A72A6"/>
    <w:rsid w:val="002A72B3"/>
    <w:rsid w:val="002A74A1"/>
    <w:rsid w:val="002A78CE"/>
    <w:rsid w:val="002A799E"/>
    <w:rsid w:val="002A7E30"/>
    <w:rsid w:val="002A7F26"/>
    <w:rsid w:val="002A7FB0"/>
    <w:rsid w:val="002B02D3"/>
    <w:rsid w:val="002B0562"/>
    <w:rsid w:val="002B0BD7"/>
    <w:rsid w:val="002B0DA6"/>
    <w:rsid w:val="002B132E"/>
    <w:rsid w:val="002B1479"/>
    <w:rsid w:val="002B1560"/>
    <w:rsid w:val="002B161A"/>
    <w:rsid w:val="002B169F"/>
    <w:rsid w:val="002B180F"/>
    <w:rsid w:val="002B1EFE"/>
    <w:rsid w:val="002B21CE"/>
    <w:rsid w:val="002B2593"/>
    <w:rsid w:val="002B2767"/>
    <w:rsid w:val="002B2813"/>
    <w:rsid w:val="002B2CBD"/>
    <w:rsid w:val="002B2D04"/>
    <w:rsid w:val="002B309A"/>
    <w:rsid w:val="002B32A6"/>
    <w:rsid w:val="002B34EE"/>
    <w:rsid w:val="002B356F"/>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19D"/>
    <w:rsid w:val="002B7249"/>
    <w:rsid w:val="002B774D"/>
    <w:rsid w:val="002B7773"/>
    <w:rsid w:val="002B7884"/>
    <w:rsid w:val="002B79DA"/>
    <w:rsid w:val="002C010B"/>
    <w:rsid w:val="002C02F0"/>
    <w:rsid w:val="002C06B7"/>
    <w:rsid w:val="002C0983"/>
    <w:rsid w:val="002C0A24"/>
    <w:rsid w:val="002C0C81"/>
    <w:rsid w:val="002C0F5F"/>
    <w:rsid w:val="002C139E"/>
    <w:rsid w:val="002C180A"/>
    <w:rsid w:val="002C1C79"/>
    <w:rsid w:val="002C1F53"/>
    <w:rsid w:val="002C23DE"/>
    <w:rsid w:val="002C2599"/>
    <w:rsid w:val="002C2626"/>
    <w:rsid w:val="002C29E8"/>
    <w:rsid w:val="002C2A38"/>
    <w:rsid w:val="002C2A4C"/>
    <w:rsid w:val="002C30A5"/>
    <w:rsid w:val="002C32DB"/>
    <w:rsid w:val="002C3622"/>
    <w:rsid w:val="002C3850"/>
    <w:rsid w:val="002C38B4"/>
    <w:rsid w:val="002C39FE"/>
    <w:rsid w:val="002C3CFA"/>
    <w:rsid w:val="002C401B"/>
    <w:rsid w:val="002C4037"/>
    <w:rsid w:val="002C4117"/>
    <w:rsid w:val="002C4773"/>
    <w:rsid w:val="002C4A3A"/>
    <w:rsid w:val="002C4A56"/>
    <w:rsid w:val="002C4B53"/>
    <w:rsid w:val="002C4C68"/>
    <w:rsid w:val="002C4C6C"/>
    <w:rsid w:val="002C4D70"/>
    <w:rsid w:val="002C508F"/>
    <w:rsid w:val="002C5280"/>
    <w:rsid w:val="002C56CC"/>
    <w:rsid w:val="002C584D"/>
    <w:rsid w:val="002C5D11"/>
    <w:rsid w:val="002C6934"/>
    <w:rsid w:val="002C6A97"/>
    <w:rsid w:val="002C6E3E"/>
    <w:rsid w:val="002C70EE"/>
    <w:rsid w:val="002C7B95"/>
    <w:rsid w:val="002C7BA0"/>
    <w:rsid w:val="002C7C36"/>
    <w:rsid w:val="002D03B3"/>
    <w:rsid w:val="002D05C4"/>
    <w:rsid w:val="002D07D3"/>
    <w:rsid w:val="002D07D9"/>
    <w:rsid w:val="002D0850"/>
    <w:rsid w:val="002D08F0"/>
    <w:rsid w:val="002D0D30"/>
    <w:rsid w:val="002D0E53"/>
    <w:rsid w:val="002D0FE6"/>
    <w:rsid w:val="002D10D0"/>
    <w:rsid w:val="002D1214"/>
    <w:rsid w:val="002D129A"/>
    <w:rsid w:val="002D1410"/>
    <w:rsid w:val="002D15A0"/>
    <w:rsid w:val="002D1699"/>
    <w:rsid w:val="002D17BA"/>
    <w:rsid w:val="002D19C9"/>
    <w:rsid w:val="002D1AF5"/>
    <w:rsid w:val="002D1E69"/>
    <w:rsid w:val="002D265F"/>
    <w:rsid w:val="002D27CD"/>
    <w:rsid w:val="002D2B82"/>
    <w:rsid w:val="002D2D19"/>
    <w:rsid w:val="002D2F36"/>
    <w:rsid w:val="002D3032"/>
    <w:rsid w:val="002D3133"/>
    <w:rsid w:val="002D3157"/>
    <w:rsid w:val="002D322C"/>
    <w:rsid w:val="002D3538"/>
    <w:rsid w:val="002D3612"/>
    <w:rsid w:val="002D365F"/>
    <w:rsid w:val="002D3B4B"/>
    <w:rsid w:val="002D3BB5"/>
    <w:rsid w:val="002D3C38"/>
    <w:rsid w:val="002D4023"/>
    <w:rsid w:val="002D4116"/>
    <w:rsid w:val="002D4159"/>
    <w:rsid w:val="002D457C"/>
    <w:rsid w:val="002D45A9"/>
    <w:rsid w:val="002D484C"/>
    <w:rsid w:val="002D4DAF"/>
    <w:rsid w:val="002D5476"/>
    <w:rsid w:val="002D54C0"/>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8FD"/>
    <w:rsid w:val="002D791A"/>
    <w:rsid w:val="002D7994"/>
    <w:rsid w:val="002D7B6B"/>
    <w:rsid w:val="002E0255"/>
    <w:rsid w:val="002E09B4"/>
    <w:rsid w:val="002E09F2"/>
    <w:rsid w:val="002E0A79"/>
    <w:rsid w:val="002E0AC3"/>
    <w:rsid w:val="002E0B0C"/>
    <w:rsid w:val="002E0D69"/>
    <w:rsid w:val="002E0D6C"/>
    <w:rsid w:val="002E0E1B"/>
    <w:rsid w:val="002E1308"/>
    <w:rsid w:val="002E13EB"/>
    <w:rsid w:val="002E142F"/>
    <w:rsid w:val="002E1776"/>
    <w:rsid w:val="002E1AF8"/>
    <w:rsid w:val="002E1BFB"/>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27"/>
    <w:rsid w:val="002E3A3B"/>
    <w:rsid w:val="002E3A46"/>
    <w:rsid w:val="002E3E32"/>
    <w:rsid w:val="002E4166"/>
    <w:rsid w:val="002E4A9D"/>
    <w:rsid w:val="002E525C"/>
    <w:rsid w:val="002E54F5"/>
    <w:rsid w:val="002E5774"/>
    <w:rsid w:val="002E582F"/>
    <w:rsid w:val="002E5863"/>
    <w:rsid w:val="002E596D"/>
    <w:rsid w:val="002E5CC3"/>
    <w:rsid w:val="002E5E82"/>
    <w:rsid w:val="002E5ED6"/>
    <w:rsid w:val="002E5F7A"/>
    <w:rsid w:val="002E611C"/>
    <w:rsid w:val="002E62D6"/>
    <w:rsid w:val="002E64DC"/>
    <w:rsid w:val="002E6964"/>
    <w:rsid w:val="002E6A17"/>
    <w:rsid w:val="002E6DEE"/>
    <w:rsid w:val="002E6E42"/>
    <w:rsid w:val="002E6E47"/>
    <w:rsid w:val="002E6F3C"/>
    <w:rsid w:val="002E7954"/>
    <w:rsid w:val="002E7E88"/>
    <w:rsid w:val="002E7FEB"/>
    <w:rsid w:val="002F00DC"/>
    <w:rsid w:val="002F031D"/>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EE4"/>
    <w:rsid w:val="002F1FA4"/>
    <w:rsid w:val="002F21B3"/>
    <w:rsid w:val="002F27F6"/>
    <w:rsid w:val="002F28D5"/>
    <w:rsid w:val="002F29FC"/>
    <w:rsid w:val="002F3116"/>
    <w:rsid w:val="002F3823"/>
    <w:rsid w:val="002F3B8D"/>
    <w:rsid w:val="002F4404"/>
    <w:rsid w:val="002F460D"/>
    <w:rsid w:val="002F46CA"/>
    <w:rsid w:val="002F4DF9"/>
    <w:rsid w:val="002F517C"/>
    <w:rsid w:val="002F53EA"/>
    <w:rsid w:val="002F5AE1"/>
    <w:rsid w:val="002F5B59"/>
    <w:rsid w:val="002F5BDD"/>
    <w:rsid w:val="002F5DDE"/>
    <w:rsid w:val="002F5F6D"/>
    <w:rsid w:val="002F609D"/>
    <w:rsid w:val="002F60CF"/>
    <w:rsid w:val="002F6125"/>
    <w:rsid w:val="002F62B3"/>
    <w:rsid w:val="002F65EF"/>
    <w:rsid w:val="002F676A"/>
    <w:rsid w:val="002F6CA6"/>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908"/>
    <w:rsid w:val="00300E13"/>
    <w:rsid w:val="00300F64"/>
    <w:rsid w:val="00301225"/>
    <w:rsid w:val="0030122E"/>
    <w:rsid w:val="003012F9"/>
    <w:rsid w:val="003013B2"/>
    <w:rsid w:val="00301400"/>
    <w:rsid w:val="003014BD"/>
    <w:rsid w:val="00301531"/>
    <w:rsid w:val="00301944"/>
    <w:rsid w:val="00301A93"/>
    <w:rsid w:val="00301D55"/>
    <w:rsid w:val="00301EE5"/>
    <w:rsid w:val="003022A8"/>
    <w:rsid w:val="0030235D"/>
    <w:rsid w:val="00302412"/>
    <w:rsid w:val="00302907"/>
    <w:rsid w:val="00302A21"/>
    <w:rsid w:val="00302AB8"/>
    <w:rsid w:val="00302D86"/>
    <w:rsid w:val="003030FB"/>
    <w:rsid w:val="003031E3"/>
    <w:rsid w:val="0030323C"/>
    <w:rsid w:val="003035D8"/>
    <w:rsid w:val="0030362C"/>
    <w:rsid w:val="003039D5"/>
    <w:rsid w:val="00303B0C"/>
    <w:rsid w:val="00303B57"/>
    <w:rsid w:val="00303D53"/>
    <w:rsid w:val="003042FE"/>
    <w:rsid w:val="003045C1"/>
    <w:rsid w:val="003048D7"/>
    <w:rsid w:val="00304C97"/>
    <w:rsid w:val="00304DA5"/>
    <w:rsid w:val="00304E42"/>
    <w:rsid w:val="00304EC7"/>
    <w:rsid w:val="0030565B"/>
    <w:rsid w:val="0030573D"/>
    <w:rsid w:val="00305749"/>
    <w:rsid w:val="00305CFA"/>
    <w:rsid w:val="00305F47"/>
    <w:rsid w:val="0030610D"/>
    <w:rsid w:val="00306156"/>
    <w:rsid w:val="003061B5"/>
    <w:rsid w:val="00306569"/>
    <w:rsid w:val="00306689"/>
    <w:rsid w:val="00306A53"/>
    <w:rsid w:val="00306AFE"/>
    <w:rsid w:val="00306C75"/>
    <w:rsid w:val="003071F6"/>
    <w:rsid w:val="003075B3"/>
    <w:rsid w:val="0030773F"/>
    <w:rsid w:val="00307A4B"/>
    <w:rsid w:val="00307D56"/>
    <w:rsid w:val="003102D0"/>
    <w:rsid w:val="00310463"/>
    <w:rsid w:val="003104E0"/>
    <w:rsid w:val="003108CF"/>
    <w:rsid w:val="003108E0"/>
    <w:rsid w:val="0031099A"/>
    <w:rsid w:val="00310AD4"/>
    <w:rsid w:val="00310B1C"/>
    <w:rsid w:val="00310B90"/>
    <w:rsid w:val="00310E98"/>
    <w:rsid w:val="00311062"/>
    <w:rsid w:val="0031128C"/>
    <w:rsid w:val="00311594"/>
    <w:rsid w:val="003115C9"/>
    <w:rsid w:val="00311960"/>
    <w:rsid w:val="00311C74"/>
    <w:rsid w:val="00311D43"/>
    <w:rsid w:val="00311E19"/>
    <w:rsid w:val="0031201D"/>
    <w:rsid w:val="003120F1"/>
    <w:rsid w:val="003124F8"/>
    <w:rsid w:val="00312957"/>
    <w:rsid w:val="003129E7"/>
    <w:rsid w:val="00312E3B"/>
    <w:rsid w:val="003133B2"/>
    <w:rsid w:val="003134E2"/>
    <w:rsid w:val="003136CB"/>
    <w:rsid w:val="00313A5B"/>
    <w:rsid w:val="00313B6A"/>
    <w:rsid w:val="00313B8C"/>
    <w:rsid w:val="00313CB0"/>
    <w:rsid w:val="00313F96"/>
    <w:rsid w:val="00313FD2"/>
    <w:rsid w:val="0031428A"/>
    <w:rsid w:val="0031458B"/>
    <w:rsid w:val="00314885"/>
    <w:rsid w:val="00314941"/>
    <w:rsid w:val="00314B44"/>
    <w:rsid w:val="00314B83"/>
    <w:rsid w:val="00314CF4"/>
    <w:rsid w:val="00314EFF"/>
    <w:rsid w:val="003151CA"/>
    <w:rsid w:val="00315509"/>
    <w:rsid w:val="00315970"/>
    <w:rsid w:val="003159C3"/>
    <w:rsid w:val="003159D1"/>
    <w:rsid w:val="00315FC6"/>
    <w:rsid w:val="0031630B"/>
    <w:rsid w:val="0031668E"/>
    <w:rsid w:val="00316A47"/>
    <w:rsid w:val="00316EC7"/>
    <w:rsid w:val="00317604"/>
    <w:rsid w:val="0031771F"/>
    <w:rsid w:val="003179C3"/>
    <w:rsid w:val="00317B6C"/>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39"/>
    <w:rsid w:val="003256BC"/>
    <w:rsid w:val="00325702"/>
    <w:rsid w:val="0032590B"/>
    <w:rsid w:val="003259DB"/>
    <w:rsid w:val="00325D5D"/>
    <w:rsid w:val="00325EF7"/>
    <w:rsid w:val="0032615D"/>
    <w:rsid w:val="0032696F"/>
    <w:rsid w:val="003269F3"/>
    <w:rsid w:val="00327281"/>
    <w:rsid w:val="003273FD"/>
    <w:rsid w:val="00327A8D"/>
    <w:rsid w:val="00327E6D"/>
    <w:rsid w:val="00327EAA"/>
    <w:rsid w:val="00330110"/>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1EE6"/>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970"/>
    <w:rsid w:val="00335AE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10F"/>
    <w:rsid w:val="00342398"/>
    <w:rsid w:val="0034258B"/>
    <w:rsid w:val="0034279D"/>
    <w:rsid w:val="003428C3"/>
    <w:rsid w:val="00342A18"/>
    <w:rsid w:val="00342AD5"/>
    <w:rsid w:val="00342D1C"/>
    <w:rsid w:val="00342DD3"/>
    <w:rsid w:val="00342E04"/>
    <w:rsid w:val="00342F1B"/>
    <w:rsid w:val="00343051"/>
    <w:rsid w:val="0034388A"/>
    <w:rsid w:val="00343B5C"/>
    <w:rsid w:val="003443D6"/>
    <w:rsid w:val="003444A0"/>
    <w:rsid w:val="0034486D"/>
    <w:rsid w:val="003449C7"/>
    <w:rsid w:val="003449E4"/>
    <w:rsid w:val="00345203"/>
    <w:rsid w:val="00345A0D"/>
    <w:rsid w:val="00345B5A"/>
    <w:rsid w:val="003462D7"/>
    <w:rsid w:val="003465CE"/>
    <w:rsid w:val="003465E5"/>
    <w:rsid w:val="003466F1"/>
    <w:rsid w:val="00346ADA"/>
    <w:rsid w:val="00346B1C"/>
    <w:rsid w:val="00346B8E"/>
    <w:rsid w:val="00346E52"/>
    <w:rsid w:val="00346E75"/>
    <w:rsid w:val="00347245"/>
    <w:rsid w:val="003472CC"/>
    <w:rsid w:val="003474B8"/>
    <w:rsid w:val="00347680"/>
    <w:rsid w:val="00347822"/>
    <w:rsid w:val="00347A64"/>
    <w:rsid w:val="00347C98"/>
    <w:rsid w:val="00347F95"/>
    <w:rsid w:val="003500CB"/>
    <w:rsid w:val="003501A5"/>
    <w:rsid w:val="003501AE"/>
    <w:rsid w:val="0035029A"/>
    <w:rsid w:val="003507EC"/>
    <w:rsid w:val="00350800"/>
    <w:rsid w:val="00350B2B"/>
    <w:rsid w:val="00350CB1"/>
    <w:rsid w:val="00350D3C"/>
    <w:rsid w:val="0035113F"/>
    <w:rsid w:val="00351170"/>
    <w:rsid w:val="003513BC"/>
    <w:rsid w:val="003516E1"/>
    <w:rsid w:val="00351843"/>
    <w:rsid w:val="00351ABB"/>
    <w:rsid w:val="00351BCA"/>
    <w:rsid w:val="00351C39"/>
    <w:rsid w:val="00351E40"/>
    <w:rsid w:val="00352226"/>
    <w:rsid w:val="003522F8"/>
    <w:rsid w:val="00352810"/>
    <w:rsid w:val="003528EB"/>
    <w:rsid w:val="0035291D"/>
    <w:rsid w:val="00352D21"/>
    <w:rsid w:val="00352DE2"/>
    <w:rsid w:val="00352F44"/>
    <w:rsid w:val="00353545"/>
    <w:rsid w:val="0035365E"/>
    <w:rsid w:val="003536FE"/>
    <w:rsid w:val="003538D2"/>
    <w:rsid w:val="00353A08"/>
    <w:rsid w:val="00353B3F"/>
    <w:rsid w:val="00353C78"/>
    <w:rsid w:val="00353D8B"/>
    <w:rsid w:val="00353EBA"/>
    <w:rsid w:val="003544C5"/>
    <w:rsid w:val="00354559"/>
    <w:rsid w:val="003545CC"/>
    <w:rsid w:val="00354B09"/>
    <w:rsid w:val="00354BF8"/>
    <w:rsid w:val="00355088"/>
    <w:rsid w:val="00355142"/>
    <w:rsid w:val="0035557C"/>
    <w:rsid w:val="0035581A"/>
    <w:rsid w:val="00355F0D"/>
    <w:rsid w:val="003561E6"/>
    <w:rsid w:val="003562F3"/>
    <w:rsid w:val="00356305"/>
    <w:rsid w:val="0035641C"/>
    <w:rsid w:val="00356673"/>
    <w:rsid w:val="00356861"/>
    <w:rsid w:val="003568A0"/>
    <w:rsid w:val="003569B3"/>
    <w:rsid w:val="00356B45"/>
    <w:rsid w:val="003571A1"/>
    <w:rsid w:val="00357270"/>
    <w:rsid w:val="0035751F"/>
    <w:rsid w:val="003579FA"/>
    <w:rsid w:val="00357A2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01"/>
    <w:rsid w:val="00362115"/>
    <w:rsid w:val="0036213E"/>
    <w:rsid w:val="00362274"/>
    <w:rsid w:val="0036232F"/>
    <w:rsid w:val="00362676"/>
    <w:rsid w:val="00362DA7"/>
    <w:rsid w:val="00362DF0"/>
    <w:rsid w:val="003634C0"/>
    <w:rsid w:val="0036393A"/>
    <w:rsid w:val="00363DE6"/>
    <w:rsid w:val="00363F33"/>
    <w:rsid w:val="0036427E"/>
    <w:rsid w:val="003642A6"/>
    <w:rsid w:val="003646F5"/>
    <w:rsid w:val="00364BDE"/>
    <w:rsid w:val="00364D65"/>
    <w:rsid w:val="0036528D"/>
    <w:rsid w:val="00365330"/>
    <w:rsid w:val="00365DFD"/>
    <w:rsid w:val="00366142"/>
    <w:rsid w:val="0036620B"/>
    <w:rsid w:val="003662A0"/>
    <w:rsid w:val="003666FD"/>
    <w:rsid w:val="00366852"/>
    <w:rsid w:val="003669BB"/>
    <w:rsid w:val="00366DAA"/>
    <w:rsid w:val="00366F99"/>
    <w:rsid w:val="00367057"/>
    <w:rsid w:val="00367319"/>
    <w:rsid w:val="00367445"/>
    <w:rsid w:val="003674FD"/>
    <w:rsid w:val="003675F5"/>
    <w:rsid w:val="00367662"/>
    <w:rsid w:val="003679C3"/>
    <w:rsid w:val="00367BED"/>
    <w:rsid w:val="00367C7F"/>
    <w:rsid w:val="00367DBA"/>
    <w:rsid w:val="003702C3"/>
    <w:rsid w:val="003705AC"/>
    <w:rsid w:val="003706CF"/>
    <w:rsid w:val="003709DA"/>
    <w:rsid w:val="00370EC4"/>
    <w:rsid w:val="00370F8C"/>
    <w:rsid w:val="003710E1"/>
    <w:rsid w:val="003711E9"/>
    <w:rsid w:val="00371296"/>
    <w:rsid w:val="00371470"/>
    <w:rsid w:val="0037154A"/>
    <w:rsid w:val="0037166B"/>
    <w:rsid w:val="00371787"/>
    <w:rsid w:val="003717EC"/>
    <w:rsid w:val="00371B2A"/>
    <w:rsid w:val="00371C30"/>
    <w:rsid w:val="00372043"/>
    <w:rsid w:val="00372093"/>
    <w:rsid w:val="00372329"/>
    <w:rsid w:val="003723F6"/>
    <w:rsid w:val="0037242B"/>
    <w:rsid w:val="00372471"/>
    <w:rsid w:val="00372502"/>
    <w:rsid w:val="0037263A"/>
    <w:rsid w:val="00372702"/>
    <w:rsid w:val="00372895"/>
    <w:rsid w:val="00372AA0"/>
    <w:rsid w:val="00372B5E"/>
    <w:rsid w:val="00372DF6"/>
    <w:rsid w:val="003732B9"/>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6CF3"/>
    <w:rsid w:val="00377131"/>
    <w:rsid w:val="0037725E"/>
    <w:rsid w:val="003774E0"/>
    <w:rsid w:val="0037751C"/>
    <w:rsid w:val="003775C8"/>
    <w:rsid w:val="0037792A"/>
    <w:rsid w:val="00377997"/>
    <w:rsid w:val="00380046"/>
    <w:rsid w:val="0038007A"/>
    <w:rsid w:val="00380266"/>
    <w:rsid w:val="003805BD"/>
    <w:rsid w:val="003806AE"/>
    <w:rsid w:val="003807AF"/>
    <w:rsid w:val="00380A94"/>
    <w:rsid w:val="00380D52"/>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2B86"/>
    <w:rsid w:val="00382FDD"/>
    <w:rsid w:val="00383208"/>
    <w:rsid w:val="00383300"/>
    <w:rsid w:val="00383483"/>
    <w:rsid w:val="003834CD"/>
    <w:rsid w:val="00383AEA"/>
    <w:rsid w:val="00383F09"/>
    <w:rsid w:val="00383FDB"/>
    <w:rsid w:val="003840EA"/>
    <w:rsid w:val="0038429B"/>
    <w:rsid w:val="00384943"/>
    <w:rsid w:val="00384E26"/>
    <w:rsid w:val="0038501D"/>
    <w:rsid w:val="00385095"/>
    <w:rsid w:val="003853E1"/>
    <w:rsid w:val="00385463"/>
    <w:rsid w:val="00385607"/>
    <w:rsid w:val="003856B8"/>
    <w:rsid w:val="00385888"/>
    <w:rsid w:val="00385902"/>
    <w:rsid w:val="00385D63"/>
    <w:rsid w:val="00385EB3"/>
    <w:rsid w:val="00385F4B"/>
    <w:rsid w:val="003860C3"/>
    <w:rsid w:val="00386264"/>
    <w:rsid w:val="00386399"/>
    <w:rsid w:val="003863E9"/>
    <w:rsid w:val="00386440"/>
    <w:rsid w:val="00386975"/>
    <w:rsid w:val="00386BFB"/>
    <w:rsid w:val="00386D13"/>
    <w:rsid w:val="00386FA1"/>
    <w:rsid w:val="0038703D"/>
    <w:rsid w:val="003872AA"/>
    <w:rsid w:val="00387519"/>
    <w:rsid w:val="00387683"/>
    <w:rsid w:val="0038795B"/>
    <w:rsid w:val="003900F3"/>
    <w:rsid w:val="00390267"/>
    <w:rsid w:val="00390610"/>
    <w:rsid w:val="003906CC"/>
    <w:rsid w:val="003908EE"/>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3FAF"/>
    <w:rsid w:val="0039401C"/>
    <w:rsid w:val="003941CD"/>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9E1"/>
    <w:rsid w:val="003A0BCA"/>
    <w:rsid w:val="003A0D4A"/>
    <w:rsid w:val="003A10D1"/>
    <w:rsid w:val="003A114E"/>
    <w:rsid w:val="003A126D"/>
    <w:rsid w:val="003A1D7D"/>
    <w:rsid w:val="003A1F12"/>
    <w:rsid w:val="003A2658"/>
    <w:rsid w:val="003A2DB1"/>
    <w:rsid w:val="003A3548"/>
    <w:rsid w:val="003A3614"/>
    <w:rsid w:val="003A385B"/>
    <w:rsid w:val="003A3E57"/>
    <w:rsid w:val="003A401F"/>
    <w:rsid w:val="003A40AB"/>
    <w:rsid w:val="003A4130"/>
    <w:rsid w:val="003A41DA"/>
    <w:rsid w:val="003A42BA"/>
    <w:rsid w:val="003A4649"/>
    <w:rsid w:val="003A48F8"/>
    <w:rsid w:val="003A498F"/>
    <w:rsid w:val="003A4EE0"/>
    <w:rsid w:val="003A5322"/>
    <w:rsid w:val="003A53C4"/>
    <w:rsid w:val="003A597F"/>
    <w:rsid w:val="003A5BE5"/>
    <w:rsid w:val="003A5BFA"/>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10E2"/>
    <w:rsid w:val="003B1161"/>
    <w:rsid w:val="003B1788"/>
    <w:rsid w:val="003B18E7"/>
    <w:rsid w:val="003B1B7C"/>
    <w:rsid w:val="003B2066"/>
    <w:rsid w:val="003B20A2"/>
    <w:rsid w:val="003B267B"/>
    <w:rsid w:val="003B2853"/>
    <w:rsid w:val="003B2C90"/>
    <w:rsid w:val="003B2FB9"/>
    <w:rsid w:val="003B30D0"/>
    <w:rsid w:val="003B30ED"/>
    <w:rsid w:val="003B310F"/>
    <w:rsid w:val="003B33F3"/>
    <w:rsid w:val="003B349D"/>
    <w:rsid w:val="003B3601"/>
    <w:rsid w:val="003B3602"/>
    <w:rsid w:val="003B37C3"/>
    <w:rsid w:val="003B38C2"/>
    <w:rsid w:val="003B3B5D"/>
    <w:rsid w:val="003B40E6"/>
    <w:rsid w:val="003B425C"/>
    <w:rsid w:val="003B4875"/>
    <w:rsid w:val="003B4969"/>
    <w:rsid w:val="003B4A65"/>
    <w:rsid w:val="003B4B9F"/>
    <w:rsid w:val="003B4D48"/>
    <w:rsid w:val="003B4F29"/>
    <w:rsid w:val="003B5002"/>
    <w:rsid w:val="003B52AD"/>
    <w:rsid w:val="003B52F1"/>
    <w:rsid w:val="003B538B"/>
    <w:rsid w:val="003B53A3"/>
    <w:rsid w:val="003B53EF"/>
    <w:rsid w:val="003B5622"/>
    <w:rsid w:val="003B576C"/>
    <w:rsid w:val="003B592F"/>
    <w:rsid w:val="003B5D2A"/>
    <w:rsid w:val="003B5FCF"/>
    <w:rsid w:val="003B6300"/>
    <w:rsid w:val="003B6482"/>
    <w:rsid w:val="003B6A59"/>
    <w:rsid w:val="003B7300"/>
    <w:rsid w:val="003B73BB"/>
    <w:rsid w:val="003B740A"/>
    <w:rsid w:val="003B7944"/>
    <w:rsid w:val="003B79B6"/>
    <w:rsid w:val="003B79C7"/>
    <w:rsid w:val="003B7C8B"/>
    <w:rsid w:val="003C02D7"/>
    <w:rsid w:val="003C033D"/>
    <w:rsid w:val="003C039C"/>
    <w:rsid w:val="003C0523"/>
    <w:rsid w:val="003C057B"/>
    <w:rsid w:val="003C05A5"/>
    <w:rsid w:val="003C05A6"/>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AAB"/>
    <w:rsid w:val="003C2C35"/>
    <w:rsid w:val="003C2CAE"/>
    <w:rsid w:val="003C3002"/>
    <w:rsid w:val="003C34A9"/>
    <w:rsid w:val="003C34F0"/>
    <w:rsid w:val="003C363A"/>
    <w:rsid w:val="003C371B"/>
    <w:rsid w:val="003C3929"/>
    <w:rsid w:val="003C3DAD"/>
    <w:rsid w:val="003C3E78"/>
    <w:rsid w:val="003C42C7"/>
    <w:rsid w:val="003C4436"/>
    <w:rsid w:val="003C4532"/>
    <w:rsid w:val="003C4533"/>
    <w:rsid w:val="003C46E8"/>
    <w:rsid w:val="003C4F1A"/>
    <w:rsid w:val="003C509B"/>
    <w:rsid w:val="003C543F"/>
    <w:rsid w:val="003C5622"/>
    <w:rsid w:val="003C5700"/>
    <w:rsid w:val="003C594A"/>
    <w:rsid w:val="003C5A52"/>
    <w:rsid w:val="003C5AB6"/>
    <w:rsid w:val="003C6026"/>
    <w:rsid w:val="003C605C"/>
    <w:rsid w:val="003C616C"/>
    <w:rsid w:val="003C618F"/>
    <w:rsid w:val="003C630F"/>
    <w:rsid w:val="003C64E8"/>
    <w:rsid w:val="003C6630"/>
    <w:rsid w:val="003C6AC2"/>
    <w:rsid w:val="003C6C34"/>
    <w:rsid w:val="003C6F96"/>
    <w:rsid w:val="003C7796"/>
    <w:rsid w:val="003C7A07"/>
    <w:rsid w:val="003C7E7C"/>
    <w:rsid w:val="003D0180"/>
    <w:rsid w:val="003D021D"/>
    <w:rsid w:val="003D0304"/>
    <w:rsid w:val="003D0492"/>
    <w:rsid w:val="003D04E2"/>
    <w:rsid w:val="003D0665"/>
    <w:rsid w:val="003D098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3B2C"/>
    <w:rsid w:val="003D402B"/>
    <w:rsid w:val="003D4118"/>
    <w:rsid w:val="003D41A6"/>
    <w:rsid w:val="003D456C"/>
    <w:rsid w:val="003D475F"/>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D7F1A"/>
    <w:rsid w:val="003E031F"/>
    <w:rsid w:val="003E035D"/>
    <w:rsid w:val="003E04FB"/>
    <w:rsid w:val="003E065B"/>
    <w:rsid w:val="003E0996"/>
    <w:rsid w:val="003E09DA"/>
    <w:rsid w:val="003E0F5A"/>
    <w:rsid w:val="003E160B"/>
    <w:rsid w:val="003E17F9"/>
    <w:rsid w:val="003E217B"/>
    <w:rsid w:val="003E2396"/>
    <w:rsid w:val="003E26D9"/>
    <w:rsid w:val="003E2A36"/>
    <w:rsid w:val="003E2B7A"/>
    <w:rsid w:val="003E2E16"/>
    <w:rsid w:val="003E3652"/>
    <w:rsid w:val="003E389D"/>
    <w:rsid w:val="003E3934"/>
    <w:rsid w:val="003E395E"/>
    <w:rsid w:val="003E3CA9"/>
    <w:rsid w:val="003E3E24"/>
    <w:rsid w:val="003E3F38"/>
    <w:rsid w:val="003E42DD"/>
    <w:rsid w:val="003E4580"/>
    <w:rsid w:val="003E46E9"/>
    <w:rsid w:val="003E4C6F"/>
    <w:rsid w:val="003E521B"/>
    <w:rsid w:val="003E5428"/>
    <w:rsid w:val="003E5AD0"/>
    <w:rsid w:val="003E5B0C"/>
    <w:rsid w:val="003E5B29"/>
    <w:rsid w:val="003E5B7C"/>
    <w:rsid w:val="003E5DA4"/>
    <w:rsid w:val="003E5DB8"/>
    <w:rsid w:val="003E5E46"/>
    <w:rsid w:val="003E6282"/>
    <w:rsid w:val="003E640C"/>
    <w:rsid w:val="003E6B45"/>
    <w:rsid w:val="003E6D71"/>
    <w:rsid w:val="003E6E51"/>
    <w:rsid w:val="003E6F2B"/>
    <w:rsid w:val="003E6F97"/>
    <w:rsid w:val="003E7150"/>
    <w:rsid w:val="003E720A"/>
    <w:rsid w:val="003E733B"/>
    <w:rsid w:val="003E7412"/>
    <w:rsid w:val="003E76E6"/>
    <w:rsid w:val="003E77A8"/>
    <w:rsid w:val="003F008D"/>
    <w:rsid w:val="003F020E"/>
    <w:rsid w:val="003F0A7B"/>
    <w:rsid w:val="003F0B78"/>
    <w:rsid w:val="003F0F41"/>
    <w:rsid w:val="003F12DE"/>
    <w:rsid w:val="003F1329"/>
    <w:rsid w:val="003F139C"/>
    <w:rsid w:val="003F13C0"/>
    <w:rsid w:val="003F1447"/>
    <w:rsid w:val="003F164B"/>
    <w:rsid w:val="003F18C1"/>
    <w:rsid w:val="003F19D3"/>
    <w:rsid w:val="003F1A7F"/>
    <w:rsid w:val="003F1ADF"/>
    <w:rsid w:val="003F20DA"/>
    <w:rsid w:val="003F2433"/>
    <w:rsid w:val="003F25C3"/>
    <w:rsid w:val="003F27F2"/>
    <w:rsid w:val="003F29CC"/>
    <w:rsid w:val="003F2E00"/>
    <w:rsid w:val="003F2F46"/>
    <w:rsid w:val="003F2FF7"/>
    <w:rsid w:val="003F3632"/>
    <w:rsid w:val="003F3B26"/>
    <w:rsid w:val="003F3BDB"/>
    <w:rsid w:val="003F3C39"/>
    <w:rsid w:val="003F3E2F"/>
    <w:rsid w:val="003F3EB7"/>
    <w:rsid w:val="003F4329"/>
    <w:rsid w:val="003F43D8"/>
    <w:rsid w:val="003F448D"/>
    <w:rsid w:val="003F45C9"/>
    <w:rsid w:val="003F45E6"/>
    <w:rsid w:val="003F5243"/>
    <w:rsid w:val="003F5423"/>
    <w:rsid w:val="003F580D"/>
    <w:rsid w:val="003F5869"/>
    <w:rsid w:val="003F5D59"/>
    <w:rsid w:val="003F5F83"/>
    <w:rsid w:val="003F636B"/>
    <w:rsid w:val="003F6484"/>
    <w:rsid w:val="003F6521"/>
    <w:rsid w:val="003F6988"/>
    <w:rsid w:val="003F6BD4"/>
    <w:rsid w:val="003F6DE3"/>
    <w:rsid w:val="003F6E9F"/>
    <w:rsid w:val="003F702F"/>
    <w:rsid w:val="003F762A"/>
    <w:rsid w:val="003F782F"/>
    <w:rsid w:val="003F79B0"/>
    <w:rsid w:val="003F7CBB"/>
    <w:rsid w:val="0040005D"/>
    <w:rsid w:val="004001A4"/>
    <w:rsid w:val="004003EC"/>
    <w:rsid w:val="0040053A"/>
    <w:rsid w:val="004005CC"/>
    <w:rsid w:val="00400C67"/>
    <w:rsid w:val="00400CFF"/>
    <w:rsid w:val="00400E8E"/>
    <w:rsid w:val="00400F28"/>
    <w:rsid w:val="004011F6"/>
    <w:rsid w:val="00401281"/>
    <w:rsid w:val="004012B8"/>
    <w:rsid w:val="004012EE"/>
    <w:rsid w:val="004014A8"/>
    <w:rsid w:val="0040195F"/>
    <w:rsid w:val="00401AC2"/>
    <w:rsid w:val="00401B78"/>
    <w:rsid w:val="00401CC9"/>
    <w:rsid w:val="00401DB1"/>
    <w:rsid w:val="00401DD6"/>
    <w:rsid w:val="00401EB2"/>
    <w:rsid w:val="00401F6E"/>
    <w:rsid w:val="00402045"/>
    <w:rsid w:val="004020B8"/>
    <w:rsid w:val="00402569"/>
    <w:rsid w:val="004026BE"/>
    <w:rsid w:val="00402838"/>
    <w:rsid w:val="00402C50"/>
    <w:rsid w:val="00402FB9"/>
    <w:rsid w:val="004030CE"/>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875"/>
    <w:rsid w:val="00410AFF"/>
    <w:rsid w:val="00410F4D"/>
    <w:rsid w:val="00411032"/>
    <w:rsid w:val="0041197A"/>
    <w:rsid w:val="00411AA2"/>
    <w:rsid w:val="00411DAE"/>
    <w:rsid w:val="00411E0F"/>
    <w:rsid w:val="00411E32"/>
    <w:rsid w:val="00411F4A"/>
    <w:rsid w:val="00412015"/>
    <w:rsid w:val="00412590"/>
    <w:rsid w:val="0041276E"/>
    <w:rsid w:val="00412772"/>
    <w:rsid w:val="0041287E"/>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4CCE"/>
    <w:rsid w:val="00415064"/>
    <w:rsid w:val="00415390"/>
    <w:rsid w:val="004157A4"/>
    <w:rsid w:val="00415906"/>
    <w:rsid w:val="00415A59"/>
    <w:rsid w:val="0041609E"/>
    <w:rsid w:val="00416685"/>
    <w:rsid w:val="0041671B"/>
    <w:rsid w:val="00416877"/>
    <w:rsid w:val="00416BAD"/>
    <w:rsid w:val="00416C24"/>
    <w:rsid w:val="00416CC6"/>
    <w:rsid w:val="00416D52"/>
    <w:rsid w:val="00416EB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0C"/>
    <w:rsid w:val="00421778"/>
    <w:rsid w:val="0042177D"/>
    <w:rsid w:val="00421859"/>
    <w:rsid w:val="004219BA"/>
    <w:rsid w:val="00421A35"/>
    <w:rsid w:val="00421BB5"/>
    <w:rsid w:val="00421FEE"/>
    <w:rsid w:val="004222AC"/>
    <w:rsid w:val="00422353"/>
    <w:rsid w:val="00422450"/>
    <w:rsid w:val="004224D6"/>
    <w:rsid w:val="00422886"/>
    <w:rsid w:val="0042288C"/>
    <w:rsid w:val="0042293D"/>
    <w:rsid w:val="00422B2C"/>
    <w:rsid w:val="00422BBE"/>
    <w:rsid w:val="00422DA2"/>
    <w:rsid w:val="00422E4F"/>
    <w:rsid w:val="00423108"/>
    <w:rsid w:val="004231E8"/>
    <w:rsid w:val="004234F9"/>
    <w:rsid w:val="0042369A"/>
    <w:rsid w:val="00423DDB"/>
    <w:rsid w:val="004241D0"/>
    <w:rsid w:val="00424226"/>
    <w:rsid w:val="0042457E"/>
    <w:rsid w:val="004247C2"/>
    <w:rsid w:val="00424846"/>
    <w:rsid w:val="004249E9"/>
    <w:rsid w:val="00424CB3"/>
    <w:rsid w:val="00424F22"/>
    <w:rsid w:val="00424FA7"/>
    <w:rsid w:val="00425254"/>
    <w:rsid w:val="004255B8"/>
    <w:rsid w:val="00425738"/>
    <w:rsid w:val="004257BB"/>
    <w:rsid w:val="00425899"/>
    <w:rsid w:val="004258E9"/>
    <w:rsid w:val="004259E2"/>
    <w:rsid w:val="00425AFA"/>
    <w:rsid w:val="00425B38"/>
    <w:rsid w:val="00425B62"/>
    <w:rsid w:val="00425E33"/>
    <w:rsid w:val="0042606C"/>
    <w:rsid w:val="00426179"/>
    <w:rsid w:val="0042657F"/>
    <w:rsid w:val="00426580"/>
    <w:rsid w:val="00426611"/>
    <w:rsid w:val="00426884"/>
    <w:rsid w:val="00426DA6"/>
    <w:rsid w:val="0042732D"/>
    <w:rsid w:val="00427644"/>
    <w:rsid w:val="004276EE"/>
    <w:rsid w:val="004276F1"/>
    <w:rsid w:val="0042784B"/>
    <w:rsid w:val="0042785B"/>
    <w:rsid w:val="004278FF"/>
    <w:rsid w:val="00427AAD"/>
    <w:rsid w:val="00427DEA"/>
    <w:rsid w:val="00430267"/>
    <w:rsid w:val="00430596"/>
    <w:rsid w:val="0043062F"/>
    <w:rsid w:val="0043068E"/>
    <w:rsid w:val="00430768"/>
    <w:rsid w:val="00430967"/>
    <w:rsid w:val="00430D30"/>
    <w:rsid w:val="00430D56"/>
    <w:rsid w:val="00430ECB"/>
    <w:rsid w:val="0043119A"/>
    <w:rsid w:val="00431332"/>
    <w:rsid w:val="004314D8"/>
    <w:rsid w:val="00431684"/>
    <w:rsid w:val="00431976"/>
    <w:rsid w:val="00431A27"/>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1A0"/>
    <w:rsid w:val="00434337"/>
    <w:rsid w:val="004343E3"/>
    <w:rsid w:val="00434437"/>
    <w:rsid w:val="004345C2"/>
    <w:rsid w:val="00434B05"/>
    <w:rsid w:val="00434D0C"/>
    <w:rsid w:val="00434EE8"/>
    <w:rsid w:val="004353FC"/>
    <w:rsid w:val="00435469"/>
    <w:rsid w:val="0043564D"/>
    <w:rsid w:val="00435652"/>
    <w:rsid w:val="004357B7"/>
    <w:rsid w:val="00435BF4"/>
    <w:rsid w:val="00435F8B"/>
    <w:rsid w:val="0043621F"/>
    <w:rsid w:val="00436377"/>
    <w:rsid w:val="0043647F"/>
    <w:rsid w:val="00436AF4"/>
    <w:rsid w:val="00436BFF"/>
    <w:rsid w:val="00436C31"/>
    <w:rsid w:val="00436E43"/>
    <w:rsid w:val="00436E4F"/>
    <w:rsid w:val="00436F01"/>
    <w:rsid w:val="00436FF6"/>
    <w:rsid w:val="004370F6"/>
    <w:rsid w:val="004371BA"/>
    <w:rsid w:val="00437533"/>
    <w:rsid w:val="00437A45"/>
    <w:rsid w:val="00437A4D"/>
    <w:rsid w:val="00437D57"/>
    <w:rsid w:val="00437D93"/>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54"/>
    <w:rsid w:val="004478B9"/>
    <w:rsid w:val="00447AA5"/>
    <w:rsid w:val="00447EFA"/>
    <w:rsid w:val="00450070"/>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D46"/>
    <w:rsid w:val="00452EF5"/>
    <w:rsid w:val="004532C9"/>
    <w:rsid w:val="00453341"/>
    <w:rsid w:val="00453603"/>
    <w:rsid w:val="004536DD"/>
    <w:rsid w:val="00453A71"/>
    <w:rsid w:val="00453B2C"/>
    <w:rsid w:val="00453F05"/>
    <w:rsid w:val="00453F99"/>
    <w:rsid w:val="00454055"/>
    <w:rsid w:val="00454106"/>
    <w:rsid w:val="004541B4"/>
    <w:rsid w:val="004541C0"/>
    <w:rsid w:val="004541FB"/>
    <w:rsid w:val="0045454A"/>
    <w:rsid w:val="00454711"/>
    <w:rsid w:val="00454720"/>
    <w:rsid w:val="00454764"/>
    <w:rsid w:val="00454B17"/>
    <w:rsid w:val="00454DC1"/>
    <w:rsid w:val="00454FAC"/>
    <w:rsid w:val="00455504"/>
    <w:rsid w:val="00455748"/>
    <w:rsid w:val="0045596A"/>
    <w:rsid w:val="00455A45"/>
    <w:rsid w:val="00455DCB"/>
    <w:rsid w:val="00455EA2"/>
    <w:rsid w:val="004562F1"/>
    <w:rsid w:val="004567B7"/>
    <w:rsid w:val="004568B2"/>
    <w:rsid w:val="00456BFB"/>
    <w:rsid w:val="00456C79"/>
    <w:rsid w:val="00456D76"/>
    <w:rsid w:val="00457152"/>
    <w:rsid w:val="004572F2"/>
    <w:rsid w:val="004573BB"/>
    <w:rsid w:val="00457504"/>
    <w:rsid w:val="0045766C"/>
    <w:rsid w:val="004576B9"/>
    <w:rsid w:val="004577B8"/>
    <w:rsid w:val="00457AB4"/>
    <w:rsid w:val="00457BC2"/>
    <w:rsid w:val="00457BDA"/>
    <w:rsid w:val="00460150"/>
    <w:rsid w:val="0046037D"/>
    <w:rsid w:val="00460791"/>
    <w:rsid w:val="0046079D"/>
    <w:rsid w:val="00460A7D"/>
    <w:rsid w:val="00460CE1"/>
    <w:rsid w:val="00460E1E"/>
    <w:rsid w:val="00460FCA"/>
    <w:rsid w:val="004610EF"/>
    <w:rsid w:val="00461210"/>
    <w:rsid w:val="00461363"/>
    <w:rsid w:val="00461710"/>
    <w:rsid w:val="00461A04"/>
    <w:rsid w:val="00461E37"/>
    <w:rsid w:val="00462339"/>
    <w:rsid w:val="004624AB"/>
    <w:rsid w:val="004626F6"/>
    <w:rsid w:val="00462766"/>
    <w:rsid w:val="00462A6B"/>
    <w:rsid w:val="00462BF8"/>
    <w:rsid w:val="004630E3"/>
    <w:rsid w:val="004632B6"/>
    <w:rsid w:val="004634D4"/>
    <w:rsid w:val="00463B13"/>
    <w:rsid w:val="00463C08"/>
    <w:rsid w:val="004641E6"/>
    <w:rsid w:val="00464285"/>
    <w:rsid w:val="00464761"/>
    <w:rsid w:val="004647D4"/>
    <w:rsid w:val="00464901"/>
    <w:rsid w:val="0046491F"/>
    <w:rsid w:val="00464A30"/>
    <w:rsid w:val="00464C0B"/>
    <w:rsid w:val="00464CE3"/>
    <w:rsid w:val="00464DCA"/>
    <w:rsid w:val="0046528F"/>
    <w:rsid w:val="00465408"/>
    <w:rsid w:val="0046562B"/>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BEA"/>
    <w:rsid w:val="00467E1A"/>
    <w:rsid w:val="00467FA5"/>
    <w:rsid w:val="004701AA"/>
    <w:rsid w:val="00470586"/>
    <w:rsid w:val="004708CA"/>
    <w:rsid w:val="00470B62"/>
    <w:rsid w:val="00470BF5"/>
    <w:rsid w:val="00470D2F"/>
    <w:rsid w:val="00470D56"/>
    <w:rsid w:val="0047107C"/>
    <w:rsid w:val="0047131D"/>
    <w:rsid w:val="004716C1"/>
    <w:rsid w:val="00471BB3"/>
    <w:rsid w:val="00472023"/>
    <w:rsid w:val="004725B5"/>
    <w:rsid w:val="004725FE"/>
    <w:rsid w:val="00472942"/>
    <w:rsid w:val="00472B8D"/>
    <w:rsid w:val="0047314C"/>
    <w:rsid w:val="004733FF"/>
    <w:rsid w:val="00473B00"/>
    <w:rsid w:val="00473D24"/>
    <w:rsid w:val="00473D37"/>
    <w:rsid w:val="00473D61"/>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1E"/>
    <w:rsid w:val="00475B38"/>
    <w:rsid w:val="00475C14"/>
    <w:rsid w:val="00476137"/>
    <w:rsid w:val="004761B6"/>
    <w:rsid w:val="0047628E"/>
    <w:rsid w:val="004762AA"/>
    <w:rsid w:val="004762AB"/>
    <w:rsid w:val="004764C5"/>
    <w:rsid w:val="004764F4"/>
    <w:rsid w:val="00476584"/>
    <w:rsid w:val="0047669A"/>
    <w:rsid w:val="00476911"/>
    <w:rsid w:val="004769B7"/>
    <w:rsid w:val="00476D23"/>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0FE4"/>
    <w:rsid w:val="00481046"/>
    <w:rsid w:val="00481645"/>
    <w:rsid w:val="00481D65"/>
    <w:rsid w:val="0048228E"/>
    <w:rsid w:val="0048234E"/>
    <w:rsid w:val="004823FD"/>
    <w:rsid w:val="00482A8B"/>
    <w:rsid w:val="00482B4E"/>
    <w:rsid w:val="00482C1D"/>
    <w:rsid w:val="00483261"/>
    <w:rsid w:val="004832C7"/>
    <w:rsid w:val="0048348A"/>
    <w:rsid w:val="0048350F"/>
    <w:rsid w:val="004835CC"/>
    <w:rsid w:val="00484015"/>
    <w:rsid w:val="004841E6"/>
    <w:rsid w:val="004843F1"/>
    <w:rsid w:val="00484424"/>
    <w:rsid w:val="00484A7C"/>
    <w:rsid w:val="00484D3D"/>
    <w:rsid w:val="00485082"/>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28E"/>
    <w:rsid w:val="00492C3C"/>
    <w:rsid w:val="00492CD7"/>
    <w:rsid w:val="00492D1D"/>
    <w:rsid w:val="00492D9E"/>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5D2"/>
    <w:rsid w:val="004A07E4"/>
    <w:rsid w:val="004A083E"/>
    <w:rsid w:val="004A0E5E"/>
    <w:rsid w:val="004A1073"/>
    <w:rsid w:val="004A1130"/>
    <w:rsid w:val="004A13F0"/>
    <w:rsid w:val="004A1B60"/>
    <w:rsid w:val="004A1F90"/>
    <w:rsid w:val="004A2081"/>
    <w:rsid w:val="004A25B6"/>
    <w:rsid w:val="004A2685"/>
    <w:rsid w:val="004A26EF"/>
    <w:rsid w:val="004A2A38"/>
    <w:rsid w:val="004A2A64"/>
    <w:rsid w:val="004A2EBD"/>
    <w:rsid w:val="004A3081"/>
    <w:rsid w:val="004A31BA"/>
    <w:rsid w:val="004A3214"/>
    <w:rsid w:val="004A326F"/>
    <w:rsid w:val="004A32EB"/>
    <w:rsid w:val="004A33E9"/>
    <w:rsid w:val="004A4185"/>
    <w:rsid w:val="004A4266"/>
    <w:rsid w:val="004A42AD"/>
    <w:rsid w:val="004A4842"/>
    <w:rsid w:val="004A4BC3"/>
    <w:rsid w:val="004A4C73"/>
    <w:rsid w:val="004A506A"/>
    <w:rsid w:val="004A5247"/>
    <w:rsid w:val="004A56DB"/>
    <w:rsid w:val="004A5EB9"/>
    <w:rsid w:val="004A632A"/>
    <w:rsid w:val="004A64E1"/>
    <w:rsid w:val="004A67FF"/>
    <w:rsid w:val="004A694F"/>
    <w:rsid w:val="004A6EA1"/>
    <w:rsid w:val="004A6EBC"/>
    <w:rsid w:val="004A6F82"/>
    <w:rsid w:val="004A7076"/>
    <w:rsid w:val="004A7220"/>
    <w:rsid w:val="004A7568"/>
    <w:rsid w:val="004A7604"/>
    <w:rsid w:val="004A7854"/>
    <w:rsid w:val="004A7C1C"/>
    <w:rsid w:val="004B00D6"/>
    <w:rsid w:val="004B027F"/>
    <w:rsid w:val="004B0582"/>
    <w:rsid w:val="004B06B4"/>
    <w:rsid w:val="004B1085"/>
    <w:rsid w:val="004B1312"/>
    <w:rsid w:val="004B13D9"/>
    <w:rsid w:val="004B1A06"/>
    <w:rsid w:val="004B1CDA"/>
    <w:rsid w:val="004B1F73"/>
    <w:rsid w:val="004B2156"/>
    <w:rsid w:val="004B21AA"/>
    <w:rsid w:val="004B2C9E"/>
    <w:rsid w:val="004B2CB9"/>
    <w:rsid w:val="004B2CE0"/>
    <w:rsid w:val="004B3259"/>
    <w:rsid w:val="004B37C1"/>
    <w:rsid w:val="004B37EF"/>
    <w:rsid w:val="004B386E"/>
    <w:rsid w:val="004B38D8"/>
    <w:rsid w:val="004B3BEB"/>
    <w:rsid w:val="004B3DF9"/>
    <w:rsid w:val="004B3F34"/>
    <w:rsid w:val="004B475A"/>
    <w:rsid w:val="004B47C7"/>
    <w:rsid w:val="004B4849"/>
    <w:rsid w:val="004B529D"/>
    <w:rsid w:val="004B5EFA"/>
    <w:rsid w:val="004B61F7"/>
    <w:rsid w:val="004B6209"/>
    <w:rsid w:val="004B62C7"/>
    <w:rsid w:val="004B6A59"/>
    <w:rsid w:val="004B7030"/>
    <w:rsid w:val="004B70BE"/>
    <w:rsid w:val="004B70E2"/>
    <w:rsid w:val="004B72F2"/>
    <w:rsid w:val="004B7390"/>
    <w:rsid w:val="004B74FF"/>
    <w:rsid w:val="004B75F7"/>
    <w:rsid w:val="004B76E7"/>
    <w:rsid w:val="004B76F5"/>
    <w:rsid w:val="004B7DFD"/>
    <w:rsid w:val="004B7E81"/>
    <w:rsid w:val="004B7E88"/>
    <w:rsid w:val="004B7FED"/>
    <w:rsid w:val="004C0286"/>
    <w:rsid w:val="004C02F0"/>
    <w:rsid w:val="004C0BD8"/>
    <w:rsid w:val="004C0DC5"/>
    <w:rsid w:val="004C108F"/>
    <w:rsid w:val="004C1394"/>
    <w:rsid w:val="004C1543"/>
    <w:rsid w:val="004C15A4"/>
    <w:rsid w:val="004C15CB"/>
    <w:rsid w:val="004C1C41"/>
    <w:rsid w:val="004C1D2F"/>
    <w:rsid w:val="004C1EFA"/>
    <w:rsid w:val="004C20B0"/>
    <w:rsid w:val="004C225A"/>
    <w:rsid w:val="004C22DC"/>
    <w:rsid w:val="004C22E5"/>
    <w:rsid w:val="004C249F"/>
    <w:rsid w:val="004C254D"/>
    <w:rsid w:val="004C2A53"/>
    <w:rsid w:val="004C2F27"/>
    <w:rsid w:val="004C3255"/>
    <w:rsid w:val="004C33B3"/>
    <w:rsid w:val="004C342F"/>
    <w:rsid w:val="004C3A83"/>
    <w:rsid w:val="004C3BB1"/>
    <w:rsid w:val="004C3D99"/>
    <w:rsid w:val="004C3F2F"/>
    <w:rsid w:val="004C4168"/>
    <w:rsid w:val="004C43A1"/>
    <w:rsid w:val="004C45D8"/>
    <w:rsid w:val="004C4635"/>
    <w:rsid w:val="004C4F58"/>
    <w:rsid w:val="004C5470"/>
    <w:rsid w:val="004C574D"/>
    <w:rsid w:val="004C58B1"/>
    <w:rsid w:val="004C58B7"/>
    <w:rsid w:val="004C5E0E"/>
    <w:rsid w:val="004C61EA"/>
    <w:rsid w:val="004C69E0"/>
    <w:rsid w:val="004C69F0"/>
    <w:rsid w:val="004C6DCF"/>
    <w:rsid w:val="004C7072"/>
    <w:rsid w:val="004C7101"/>
    <w:rsid w:val="004C7399"/>
    <w:rsid w:val="004C7418"/>
    <w:rsid w:val="004C795A"/>
    <w:rsid w:val="004C7A23"/>
    <w:rsid w:val="004C7FE4"/>
    <w:rsid w:val="004D006C"/>
    <w:rsid w:val="004D0803"/>
    <w:rsid w:val="004D0A0D"/>
    <w:rsid w:val="004D0D29"/>
    <w:rsid w:val="004D10E2"/>
    <w:rsid w:val="004D1208"/>
    <w:rsid w:val="004D13F2"/>
    <w:rsid w:val="004D1C2B"/>
    <w:rsid w:val="004D1D91"/>
    <w:rsid w:val="004D1FF7"/>
    <w:rsid w:val="004D231C"/>
    <w:rsid w:val="004D2744"/>
    <w:rsid w:val="004D28E9"/>
    <w:rsid w:val="004D2B4A"/>
    <w:rsid w:val="004D2D3E"/>
    <w:rsid w:val="004D2D98"/>
    <w:rsid w:val="004D2E15"/>
    <w:rsid w:val="004D3627"/>
    <w:rsid w:val="004D3C79"/>
    <w:rsid w:val="004D4015"/>
    <w:rsid w:val="004D4619"/>
    <w:rsid w:val="004D4877"/>
    <w:rsid w:val="004D5345"/>
    <w:rsid w:val="004D5958"/>
    <w:rsid w:val="004D5C28"/>
    <w:rsid w:val="004D5C70"/>
    <w:rsid w:val="004D5C84"/>
    <w:rsid w:val="004D6174"/>
    <w:rsid w:val="004D6321"/>
    <w:rsid w:val="004D638E"/>
    <w:rsid w:val="004D6806"/>
    <w:rsid w:val="004D6865"/>
    <w:rsid w:val="004D6A72"/>
    <w:rsid w:val="004D6B47"/>
    <w:rsid w:val="004D6C39"/>
    <w:rsid w:val="004D6F61"/>
    <w:rsid w:val="004D70E2"/>
    <w:rsid w:val="004D7107"/>
    <w:rsid w:val="004D757A"/>
    <w:rsid w:val="004E005E"/>
    <w:rsid w:val="004E0297"/>
    <w:rsid w:val="004E043E"/>
    <w:rsid w:val="004E0547"/>
    <w:rsid w:val="004E0672"/>
    <w:rsid w:val="004E0718"/>
    <w:rsid w:val="004E0A58"/>
    <w:rsid w:val="004E0AF1"/>
    <w:rsid w:val="004E134F"/>
    <w:rsid w:val="004E13B7"/>
    <w:rsid w:val="004E14CE"/>
    <w:rsid w:val="004E15A3"/>
    <w:rsid w:val="004E196A"/>
    <w:rsid w:val="004E1991"/>
    <w:rsid w:val="004E20A3"/>
    <w:rsid w:val="004E21B7"/>
    <w:rsid w:val="004E22AA"/>
    <w:rsid w:val="004E2438"/>
    <w:rsid w:val="004E2719"/>
    <w:rsid w:val="004E2731"/>
    <w:rsid w:val="004E2C82"/>
    <w:rsid w:val="004E2CAA"/>
    <w:rsid w:val="004E2D05"/>
    <w:rsid w:val="004E2EAC"/>
    <w:rsid w:val="004E30DB"/>
    <w:rsid w:val="004E32D3"/>
    <w:rsid w:val="004E3474"/>
    <w:rsid w:val="004E356C"/>
    <w:rsid w:val="004E3939"/>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D7"/>
    <w:rsid w:val="004E74E3"/>
    <w:rsid w:val="004E76DF"/>
    <w:rsid w:val="004E7789"/>
    <w:rsid w:val="004E7916"/>
    <w:rsid w:val="004E7953"/>
    <w:rsid w:val="004E7ECD"/>
    <w:rsid w:val="004E7F98"/>
    <w:rsid w:val="004E7FC0"/>
    <w:rsid w:val="004F0022"/>
    <w:rsid w:val="004F015E"/>
    <w:rsid w:val="004F0318"/>
    <w:rsid w:val="004F0C2E"/>
    <w:rsid w:val="004F0D0D"/>
    <w:rsid w:val="004F0D47"/>
    <w:rsid w:val="004F0DB4"/>
    <w:rsid w:val="004F0E58"/>
    <w:rsid w:val="004F0F6F"/>
    <w:rsid w:val="004F1486"/>
    <w:rsid w:val="004F18C5"/>
    <w:rsid w:val="004F1C2B"/>
    <w:rsid w:val="004F1D7D"/>
    <w:rsid w:val="004F1E75"/>
    <w:rsid w:val="004F1F16"/>
    <w:rsid w:val="004F246B"/>
    <w:rsid w:val="004F2C55"/>
    <w:rsid w:val="004F2E46"/>
    <w:rsid w:val="004F30D7"/>
    <w:rsid w:val="004F317D"/>
    <w:rsid w:val="004F3191"/>
    <w:rsid w:val="004F31CA"/>
    <w:rsid w:val="004F33AA"/>
    <w:rsid w:val="004F359C"/>
    <w:rsid w:val="004F36F7"/>
    <w:rsid w:val="004F37CA"/>
    <w:rsid w:val="004F3F01"/>
    <w:rsid w:val="004F4302"/>
    <w:rsid w:val="004F43EA"/>
    <w:rsid w:val="004F46FE"/>
    <w:rsid w:val="004F4A18"/>
    <w:rsid w:val="004F4BAE"/>
    <w:rsid w:val="004F4ED9"/>
    <w:rsid w:val="004F4FC0"/>
    <w:rsid w:val="004F5460"/>
    <w:rsid w:val="004F5498"/>
    <w:rsid w:val="004F5835"/>
    <w:rsid w:val="004F5C43"/>
    <w:rsid w:val="004F5E55"/>
    <w:rsid w:val="004F5F2B"/>
    <w:rsid w:val="004F6262"/>
    <w:rsid w:val="004F6564"/>
    <w:rsid w:val="004F65AD"/>
    <w:rsid w:val="004F6858"/>
    <w:rsid w:val="004F6CF0"/>
    <w:rsid w:val="004F6DAF"/>
    <w:rsid w:val="004F7084"/>
    <w:rsid w:val="004F720A"/>
    <w:rsid w:val="004F73A9"/>
    <w:rsid w:val="004F7429"/>
    <w:rsid w:val="004F74A0"/>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B53"/>
    <w:rsid w:val="00501CBA"/>
    <w:rsid w:val="00501D7A"/>
    <w:rsid w:val="00501DE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6E11"/>
    <w:rsid w:val="00506F9E"/>
    <w:rsid w:val="00507298"/>
    <w:rsid w:val="00507713"/>
    <w:rsid w:val="00507DC3"/>
    <w:rsid w:val="00507E70"/>
    <w:rsid w:val="005101C8"/>
    <w:rsid w:val="00510975"/>
    <w:rsid w:val="00510AFC"/>
    <w:rsid w:val="00510F41"/>
    <w:rsid w:val="00511079"/>
    <w:rsid w:val="005112CF"/>
    <w:rsid w:val="00511353"/>
    <w:rsid w:val="0051143F"/>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532"/>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9C2"/>
    <w:rsid w:val="00515A2A"/>
    <w:rsid w:val="00516009"/>
    <w:rsid w:val="00516046"/>
    <w:rsid w:val="005163B4"/>
    <w:rsid w:val="005164C0"/>
    <w:rsid w:val="00516579"/>
    <w:rsid w:val="00516666"/>
    <w:rsid w:val="005166C7"/>
    <w:rsid w:val="00516A9E"/>
    <w:rsid w:val="00516B09"/>
    <w:rsid w:val="00516B20"/>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5A"/>
    <w:rsid w:val="005222C3"/>
    <w:rsid w:val="0052232F"/>
    <w:rsid w:val="00522657"/>
    <w:rsid w:val="00522672"/>
    <w:rsid w:val="0052270A"/>
    <w:rsid w:val="00522A56"/>
    <w:rsid w:val="00522F39"/>
    <w:rsid w:val="00522FAD"/>
    <w:rsid w:val="00523091"/>
    <w:rsid w:val="00523185"/>
    <w:rsid w:val="005234B6"/>
    <w:rsid w:val="00523553"/>
    <w:rsid w:val="0052369E"/>
    <w:rsid w:val="00523776"/>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BDE"/>
    <w:rsid w:val="00525D5F"/>
    <w:rsid w:val="00525F35"/>
    <w:rsid w:val="0052606C"/>
    <w:rsid w:val="005262C7"/>
    <w:rsid w:val="005265A7"/>
    <w:rsid w:val="0052688C"/>
    <w:rsid w:val="00526BD8"/>
    <w:rsid w:val="00526D1B"/>
    <w:rsid w:val="00526F95"/>
    <w:rsid w:val="005276BC"/>
    <w:rsid w:val="0052788F"/>
    <w:rsid w:val="0052793F"/>
    <w:rsid w:val="00527C02"/>
    <w:rsid w:val="00527DE8"/>
    <w:rsid w:val="00527E6D"/>
    <w:rsid w:val="00527F39"/>
    <w:rsid w:val="00530309"/>
    <w:rsid w:val="005304C7"/>
    <w:rsid w:val="005306B4"/>
    <w:rsid w:val="005306E8"/>
    <w:rsid w:val="00530874"/>
    <w:rsid w:val="00530BB6"/>
    <w:rsid w:val="00530FFF"/>
    <w:rsid w:val="005311B2"/>
    <w:rsid w:val="005312A1"/>
    <w:rsid w:val="005317D7"/>
    <w:rsid w:val="0053180C"/>
    <w:rsid w:val="00531AD1"/>
    <w:rsid w:val="00531BDF"/>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DB0"/>
    <w:rsid w:val="00533E8B"/>
    <w:rsid w:val="00533F54"/>
    <w:rsid w:val="0053421D"/>
    <w:rsid w:val="005342E4"/>
    <w:rsid w:val="0053441D"/>
    <w:rsid w:val="005346A5"/>
    <w:rsid w:val="0053489E"/>
    <w:rsid w:val="00534B5F"/>
    <w:rsid w:val="00534BF7"/>
    <w:rsid w:val="00535084"/>
    <w:rsid w:val="0053520C"/>
    <w:rsid w:val="0053532C"/>
    <w:rsid w:val="005355B2"/>
    <w:rsid w:val="00535C4A"/>
    <w:rsid w:val="005364A2"/>
    <w:rsid w:val="005364EE"/>
    <w:rsid w:val="00536715"/>
    <w:rsid w:val="005368B1"/>
    <w:rsid w:val="00536A30"/>
    <w:rsid w:val="00536AE6"/>
    <w:rsid w:val="00536B4D"/>
    <w:rsid w:val="00536BD1"/>
    <w:rsid w:val="00536D6D"/>
    <w:rsid w:val="00536DCC"/>
    <w:rsid w:val="00537105"/>
    <w:rsid w:val="00537736"/>
    <w:rsid w:val="005377D0"/>
    <w:rsid w:val="00537A3D"/>
    <w:rsid w:val="00537ACE"/>
    <w:rsid w:val="00537CD7"/>
    <w:rsid w:val="00537F43"/>
    <w:rsid w:val="00537F4F"/>
    <w:rsid w:val="005403F9"/>
    <w:rsid w:val="005405E7"/>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21"/>
    <w:rsid w:val="00545CA7"/>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DF8"/>
    <w:rsid w:val="00547F82"/>
    <w:rsid w:val="00547FA1"/>
    <w:rsid w:val="0055014E"/>
    <w:rsid w:val="005504D3"/>
    <w:rsid w:val="00550587"/>
    <w:rsid w:val="00550B97"/>
    <w:rsid w:val="00550C21"/>
    <w:rsid w:val="00550D56"/>
    <w:rsid w:val="0055120C"/>
    <w:rsid w:val="00551303"/>
    <w:rsid w:val="0055140D"/>
    <w:rsid w:val="0055176C"/>
    <w:rsid w:val="00551877"/>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43"/>
    <w:rsid w:val="00555E7F"/>
    <w:rsid w:val="005560A0"/>
    <w:rsid w:val="0055610A"/>
    <w:rsid w:val="005561E8"/>
    <w:rsid w:val="005561EB"/>
    <w:rsid w:val="0055620B"/>
    <w:rsid w:val="005569D8"/>
    <w:rsid w:val="00556AA8"/>
    <w:rsid w:val="00556BE7"/>
    <w:rsid w:val="00556C66"/>
    <w:rsid w:val="00556C88"/>
    <w:rsid w:val="00556F31"/>
    <w:rsid w:val="0055734B"/>
    <w:rsid w:val="00557A88"/>
    <w:rsid w:val="00557C19"/>
    <w:rsid w:val="00560986"/>
    <w:rsid w:val="00560A2A"/>
    <w:rsid w:val="00560E89"/>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3D2D"/>
    <w:rsid w:val="005646D3"/>
    <w:rsid w:val="00564C60"/>
    <w:rsid w:val="00564C76"/>
    <w:rsid w:val="00564F4A"/>
    <w:rsid w:val="00565157"/>
    <w:rsid w:val="00565164"/>
    <w:rsid w:val="005653C7"/>
    <w:rsid w:val="00565408"/>
    <w:rsid w:val="00565489"/>
    <w:rsid w:val="005655D3"/>
    <w:rsid w:val="005655F4"/>
    <w:rsid w:val="00565973"/>
    <w:rsid w:val="00565A85"/>
    <w:rsid w:val="00565B34"/>
    <w:rsid w:val="00565B86"/>
    <w:rsid w:val="00565C99"/>
    <w:rsid w:val="0056607C"/>
    <w:rsid w:val="00566182"/>
    <w:rsid w:val="0056618D"/>
    <w:rsid w:val="00566768"/>
    <w:rsid w:val="00566874"/>
    <w:rsid w:val="005669CF"/>
    <w:rsid w:val="00566C3B"/>
    <w:rsid w:val="00566D58"/>
    <w:rsid w:val="00566FAA"/>
    <w:rsid w:val="00567068"/>
    <w:rsid w:val="0056712A"/>
    <w:rsid w:val="00567257"/>
    <w:rsid w:val="0056735E"/>
    <w:rsid w:val="005673D5"/>
    <w:rsid w:val="0056752E"/>
    <w:rsid w:val="00567595"/>
    <w:rsid w:val="0056772B"/>
    <w:rsid w:val="005678BC"/>
    <w:rsid w:val="005678FE"/>
    <w:rsid w:val="00567A93"/>
    <w:rsid w:val="00567A9D"/>
    <w:rsid w:val="00567B7A"/>
    <w:rsid w:val="00567CB5"/>
    <w:rsid w:val="00567DAD"/>
    <w:rsid w:val="00570262"/>
    <w:rsid w:val="005703A5"/>
    <w:rsid w:val="005705FC"/>
    <w:rsid w:val="0057061C"/>
    <w:rsid w:val="00570C10"/>
    <w:rsid w:val="00570C33"/>
    <w:rsid w:val="005712F5"/>
    <w:rsid w:val="00571734"/>
    <w:rsid w:val="00571ABD"/>
    <w:rsid w:val="005721A7"/>
    <w:rsid w:val="00572246"/>
    <w:rsid w:val="00572393"/>
    <w:rsid w:val="00572550"/>
    <w:rsid w:val="0057285C"/>
    <w:rsid w:val="00572A7B"/>
    <w:rsid w:val="00572AD3"/>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1FD"/>
    <w:rsid w:val="00576249"/>
    <w:rsid w:val="0057667E"/>
    <w:rsid w:val="0057670D"/>
    <w:rsid w:val="005769C8"/>
    <w:rsid w:val="00576D5B"/>
    <w:rsid w:val="00577530"/>
    <w:rsid w:val="00577760"/>
    <w:rsid w:val="00577F4E"/>
    <w:rsid w:val="00580100"/>
    <w:rsid w:val="005801CB"/>
    <w:rsid w:val="00580291"/>
    <w:rsid w:val="00580459"/>
    <w:rsid w:val="00580569"/>
    <w:rsid w:val="00580B6A"/>
    <w:rsid w:val="00580E26"/>
    <w:rsid w:val="005811B8"/>
    <w:rsid w:val="005815FD"/>
    <w:rsid w:val="005818F0"/>
    <w:rsid w:val="00581986"/>
    <w:rsid w:val="00581B80"/>
    <w:rsid w:val="00581E43"/>
    <w:rsid w:val="00581F5F"/>
    <w:rsid w:val="005820C2"/>
    <w:rsid w:val="0058239E"/>
    <w:rsid w:val="0058242B"/>
    <w:rsid w:val="00582D1C"/>
    <w:rsid w:val="00583325"/>
    <w:rsid w:val="00583631"/>
    <w:rsid w:val="005837DC"/>
    <w:rsid w:val="00583871"/>
    <w:rsid w:val="00583951"/>
    <w:rsid w:val="00583BC4"/>
    <w:rsid w:val="00583C95"/>
    <w:rsid w:val="00583E8D"/>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0EB"/>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85B"/>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3F21"/>
    <w:rsid w:val="00594386"/>
    <w:rsid w:val="005943DE"/>
    <w:rsid w:val="00594A33"/>
    <w:rsid w:val="00594BAD"/>
    <w:rsid w:val="00594EEE"/>
    <w:rsid w:val="00594F3F"/>
    <w:rsid w:val="0059535D"/>
    <w:rsid w:val="00595391"/>
    <w:rsid w:val="00595659"/>
    <w:rsid w:val="005958B7"/>
    <w:rsid w:val="00595AD2"/>
    <w:rsid w:val="00595B79"/>
    <w:rsid w:val="00596013"/>
    <w:rsid w:val="0059603C"/>
    <w:rsid w:val="005963EF"/>
    <w:rsid w:val="0059667F"/>
    <w:rsid w:val="005969BC"/>
    <w:rsid w:val="00596C55"/>
    <w:rsid w:val="00596CF1"/>
    <w:rsid w:val="00596E2C"/>
    <w:rsid w:val="00596E96"/>
    <w:rsid w:val="00596FB7"/>
    <w:rsid w:val="0059725F"/>
    <w:rsid w:val="005975F5"/>
    <w:rsid w:val="005979F8"/>
    <w:rsid w:val="00597A54"/>
    <w:rsid w:val="00597EBB"/>
    <w:rsid w:val="005A0173"/>
    <w:rsid w:val="005A02E0"/>
    <w:rsid w:val="005A0419"/>
    <w:rsid w:val="005A0739"/>
    <w:rsid w:val="005A0A4F"/>
    <w:rsid w:val="005A0ABF"/>
    <w:rsid w:val="005A0CCF"/>
    <w:rsid w:val="005A113C"/>
    <w:rsid w:val="005A11BF"/>
    <w:rsid w:val="005A129E"/>
    <w:rsid w:val="005A14E1"/>
    <w:rsid w:val="005A164A"/>
    <w:rsid w:val="005A17A2"/>
    <w:rsid w:val="005A1891"/>
    <w:rsid w:val="005A1A2F"/>
    <w:rsid w:val="005A1C50"/>
    <w:rsid w:val="005A2293"/>
    <w:rsid w:val="005A2421"/>
    <w:rsid w:val="005A252B"/>
    <w:rsid w:val="005A2A54"/>
    <w:rsid w:val="005A2B74"/>
    <w:rsid w:val="005A3209"/>
    <w:rsid w:val="005A3274"/>
    <w:rsid w:val="005A3658"/>
    <w:rsid w:val="005A36A5"/>
    <w:rsid w:val="005A3967"/>
    <w:rsid w:val="005A430F"/>
    <w:rsid w:val="005A459C"/>
    <w:rsid w:val="005A46E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BFA"/>
    <w:rsid w:val="005A7FB8"/>
    <w:rsid w:val="005B024D"/>
    <w:rsid w:val="005B058D"/>
    <w:rsid w:val="005B05B3"/>
    <w:rsid w:val="005B07A1"/>
    <w:rsid w:val="005B097D"/>
    <w:rsid w:val="005B09B5"/>
    <w:rsid w:val="005B09C9"/>
    <w:rsid w:val="005B0BA8"/>
    <w:rsid w:val="005B0EFE"/>
    <w:rsid w:val="005B0F7F"/>
    <w:rsid w:val="005B0F84"/>
    <w:rsid w:val="005B100E"/>
    <w:rsid w:val="005B1226"/>
    <w:rsid w:val="005B126F"/>
    <w:rsid w:val="005B1321"/>
    <w:rsid w:val="005B160E"/>
    <w:rsid w:val="005B184F"/>
    <w:rsid w:val="005B18B0"/>
    <w:rsid w:val="005B18B2"/>
    <w:rsid w:val="005B1B6B"/>
    <w:rsid w:val="005B1CAF"/>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B9E"/>
    <w:rsid w:val="005B4BC1"/>
    <w:rsid w:val="005B4CC4"/>
    <w:rsid w:val="005B4F69"/>
    <w:rsid w:val="005B543D"/>
    <w:rsid w:val="005B5479"/>
    <w:rsid w:val="005B5498"/>
    <w:rsid w:val="005B5AD8"/>
    <w:rsid w:val="005B5E66"/>
    <w:rsid w:val="005B618D"/>
    <w:rsid w:val="005B6643"/>
    <w:rsid w:val="005B6AFA"/>
    <w:rsid w:val="005B6C71"/>
    <w:rsid w:val="005B6E4E"/>
    <w:rsid w:val="005B7227"/>
    <w:rsid w:val="005B72DD"/>
    <w:rsid w:val="005B7415"/>
    <w:rsid w:val="005B74D0"/>
    <w:rsid w:val="005B75FE"/>
    <w:rsid w:val="005B763C"/>
    <w:rsid w:val="005B77CF"/>
    <w:rsid w:val="005B7987"/>
    <w:rsid w:val="005B79A4"/>
    <w:rsid w:val="005B7F33"/>
    <w:rsid w:val="005C005D"/>
    <w:rsid w:val="005C00F2"/>
    <w:rsid w:val="005C01F7"/>
    <w:rsid w:val="005C04AE"/>
    <w:rsid w:val="005C0633"/>
    <w:rsid w:val="005C0787"/>
    <w:rsid w:val="005C0A82"/>
    <w:rsid w:val="005C0FE7"/>
    <w:rsid w:val="005C11C0"/>
    <w:rsid w:val="005C1311"/>
    <w:rsid w:val="005C208F"/>
    <w:rsid w:val="005C2181"/>
    <w:rsid w:val="005C2373"/>
    <w:rsid w:val="005C241D"/>
    <w:rsid w:val="005C2509"/>
    <w:rsid w:val="005C2B34"/>
    <w:rsid w:val="005C2D53"/>
    <w:rsid w:val="005C2D68"/>
    <w:rsid w:val="005C33AD"/>
    <w:rsid w:val="005C33F1"/>
    <w:rsid w:val="005C3600"/>
    <w:rsid w:val="005C384B"/>
    <w:rsid w:val="005C416B"/>
    <w:rsid w:val="005C4551"/>
    <w:rsid w:val="005C46AC"/>
    <w:rsid w:val="005C46D9"/>
    <w:rsid w:val="005C492F"/>
    <w:rsid w:val="005C4CA5"/>
    <w:rsid w:val="005C4E9A"/>
    <w:rsid w:val="005C4F91"/>
    <w:rsid w:val="005C507D"/>
    <w:rsid w:val="005C50BD"/>
    <w:rsid w:val="005C50D0"/>
    <w:rsid w:val="005C52BB"/>
    <w:rsid w:val="005C5563"/>
    <w:rsid w:val="005C57B8"/>
    <w:rsid w:val="005C5A5E"/>
    <w:rsid w:val="005C5CFD"/>
    <w:rsid w:val="005C5F0D"/>
    <w:rsid w:val="005C6829"/>
    <w:rsid w:val="005C6960"/>
    <w:rsid w:val="005C6991"/>
    <w:rsid w:val="005C6AF9"/>
    <w:rsid w:val="005C6C77"/>
    <w:rsid w:val="005C6EA7"/>
    <w:rsid w:val="005C72F9"/>
    <w:rsid w:val="005C746F"/>
    <w:rsid w:val="005C7996"/>
    <w:rsid w:val="005C7A71"/>
    <w:rsid w:val="005D0219"/>
    <w:rsid w:val="005D02CB"/>
    <w:rsid w:val="005D03D5"/>
    <w:rsid w:val="005D04B8"/>
    <w:rsid w:val="005D0608"/>
    <w:rsid w:val="005D0B60"/>
    <w:rsid w:val="005D111C"/>
    <w:rsid w:val="005D1125"/>
    <w:rsid w:val="005D127C"/>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82F"/>
    <w:rsid w:val="005D4B5E"/>
    <w:rsid w:val="005D4EE6"/>
    <w:rsid w:val="005D50CE"/>
    <w:rsid w:val="005D51BC"/>
    <w:rsid w:val="005D5319"/>
    <w:rsid w:val="005D564E"/>
    <w:rsid w:val="005D584B"/>
    <w:rsid w:val="005D589F"/>
    <w:rsid w:val="005D5952"/>
    <w:rsid w:val="005D5C50"/>
    <w:rsid w:val="005D5CF4"/>
    <w:rsid w:val="005D5D24"/>
    <w:rsid w:val="005D6012"/>
    <w:rsid w:val="005D60C9"/>
    <w:rsid w:val="005D6331"/>
    <w:rsid w:val="005D6584"/>
    <w:rsid w:val="005D6612"/>
    <w:rsid w:val="005D6AFC"/>
    <w:rsid w:val="005D6B92"/>
    <w:rsid w:val="005D6CC7"/>
    <w:rsid w:val="005D712D"/>
    <w:rsid w:val="005D75CE"/>
    <w:rsid w:val="005D76B8"/>
    <w:rsid w:val="005D76F2"/>
    <w:rsid w:val="005D7CA9"/>
    <w:rsid w:val="005D7D05"/>
    <w:rsid w:val="005D7DE6"/>
    <w:rsid w:val="005E04FB"/>
    <w:rsid w:val="005E0503"/>
    <w:rsid w:val="005E05C4"/>
    <w:rsid w:val="005E0AA4"/>
    <w:rsid w:val="005E0E72"/>
    <w:rsid w:val="005E12AB"/>
    <w:rsid w:val="005E130E"/>
    <w:rsid w:val="005E144D"/>
    <w:rsid w:val="005E1524"/>
    <w:rsid w:val="005E165C"/>
    <w:rsid w:val="005E170A"/>
    <w:rsid w:val="005E1787"/>
    <w:rsid w:val="005E1A70"/>
    <w:rsid w:val="005E1BD2"/>
    <w:rsid w:val="005E1BFA"/>
    <w:rsid w:val="005E1C1B"/>
    <w:rsid w:val="005E1C26"/>
    <w:rsid w:val="005E1CCF"/>
    <w:rsid w:val="005E1E34"/>
    <w:rsid w:val="005E1E40"/>
    <w:rsid w:val="005E1F4A"/>
    <w:rsid w:val="005E21E6"/>
    <w:rsid w:val="005E228C"/>
    <w:rsid w:val="005E22F3"/>
    <w:rsid w:val="005E2520"/>
    <w:rsid w:val="005E2539"/>
    <w:rsid w:val="005E265A"/>
    <w:rsid w:val="005E2722"/>
    <w:rsid w:val="005E2732"/>
    <w:rsid w:val="005E27E4"/>
    <w:rsid w:val="005E2C98"/>
    <w:rsid w:val="005E315F"/>
    <w:rsid w:val="005E31D5"/>
    <w:rsid w:val="005E3253"/>
    <w:rsid w:val="005E3334"/>
    <w:rsid w:val="005E34A5"/>
    <w:rsid w:val="005E35A6"/>
    <w:rsid w:val="005E390A"/>
    <w:rsid w:val="005E3AEF"/>
    <w:rsid w:val="005E3C93"/>
    <w:rsid w:val="005E3E22"/>
    <w:rsid w:val="005E4051"/>
    <w:rsid w:val="005E408A"/>
    <w:rsid w:val="005E42A2"/>
    <w:rsid w:val="005E435A"/>
    <w:rsid w:val="005E4486"/>
    <w:rsid w:val="005E4575"/>
    <w:rsid w:val="005E4D57"/>
    <w:rsid w:val="005E4DF6"/>
    <w:rsid w:val="005E4E78"/>
    <w:rsid w:val="005E4F2B"/>
    <w:rsid w:val="005E5021"/>
    <w:rsid w:val="005E5191"/>
    <w:rsid w:val="005E51E8"/>
    <w:rsid w:val="005E522D"/>
    <w:rsid w:val="005E5387"/>
    <w:rsid w:val="005E53C8"/>
    <w:rsid w:val="005E546B"/>
    <w:rsid w:val="005E55C2"/>
    <w:rsid w:val="005E5641"/>
    <w:rsid w:val="005E5849"/>
    <w:rsid w:val="005E58DE"/>
    <w:rsid w:val="005E5C09"/>
    <w:rsid w:val="005E5CAE"/>
    <w:rsid w:val="005E61CD"/>
    <w:rsid w:val="005E6613"/>
    <w:rsid w:val="005E666B"/>
    <w:rsid w:val="005E6953"/>
    <w:rsid w:val="005E6D06"/>
    <w:rsid w:val="005E701C"/>
    <w:rsid w:val="005E7475"/>
    <w:rsid w:val="005E75CE"/>
    <w:rsid w:val="005E778E"/>
    <w:rsid w:val="005E7D14"/>
    <w:rsid w:val="005E7F0A"/>
    <w:rsid w:val="005F0586"/>
    <w:rsid w:val="005F0AFA"/>
    <w:rsid w:val="005F0B65"/>
    <w:rsid w:val="005F0D07"/>
    <w:rsid w:val="005F0E4E"/>
    <w:rsid w:val="005F1182"/>
    <w:rsid w:val="005F1377"/>
    <w:rsid w:val="005F13E5"/>
    <w:rsid w:val="005F17E6"/>
    <w:rsid w:val="005F1906"/>
    <w:rsid w:val="005F1A00"/>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DC9"/>
    <w:rsid w:val="005F3F32"/>
    <w:rsid w:val="005F3FC5"/>
    <w:rsid w:val="005F4476"/>
    <w:rsid w:val="005F4506"/>
    <w:rsid w:val="005F4643"/>
    <w:rsid w:val="005F4923"/>
    <w:rsid w:val="005F4927"/>
    <w:rsid w:val="005F4C3A"/>
    <w:rsid w:val="005F4C57"/>
    <w:rsid w:val="005F4C8D"/>
    <w:rsid w:val="005F4FCD"/>
    <w:rsid w:val="005F54AD"/>
    <w:rsid w:val="005F5947"/>
    <w:rsid w:val="005F5ABB"/>
    <w:rsid w:val="005F5E10"/>
    <w:rsid w:val="005F6085"/>
    <w:rsid w:val="005F6606"/>
    <w:rsid w:val="005F689A"/>
    <w:rsid w:val="005F68E9"/>
    <w:rsid w:val="005F6DA0"/>
    <w:rsid w:val="005F7085"/>
    <w:rsid w:val="005F7090"/>
    <w:rsid w:val="005F7300"/>
    <w:rsid w:val="005F77AB"/>
    <w:rsid w:val="005F78F4"/>
    <w:rsid w:val="005F7AB7"/>
    <w:rsid w:val="005F7C65"/>
    <w:rsid w:val="0060041E"/>
    <w:rsid w:val="00600509"/>
    <w:rsid w:val="00600607"/>
    <w:rsid w:val="00600871"/>
    <w:rsid w:val="006011FA"/>
    <w:rsid w:val="00601222"/>
    <w:rsid w:val="0060145A"/>
    <w:rsid w:val="006015F5"/>
    <w:rsid w:val="006017E6"/>
    <w:rsid w:val="006018A4"/>
    <w:rsid w:val="00601B65"/>
    <w:rsid w:val="00601BD4"/>
    <w:rsid w:val="00601CD9"/>
    <w:rsid w:val="0060217D"/>
    <w:rsid w:val="006022CD"/>
    <w:rsid w:val="006023E8"/>
    <w:rsid w:val="0060284D"/>
    <w:rsid w:val="0060287B"/>
    <w:rsid w:val="00602ED7"/>
    <w:rsid w:val="0060346C"/>
    <w:rsid w:val="00603554"/>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3AE"/>
    <w:rsid w:val="006064C4"/>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38B"/>
    <w:rsid w:val="006106A7"/>
    <w:rsid w:val="006106C0"/>
    <w:rsid w:val="00610C41"/>
    <w:rsid w:val="0061128F"/>
    <w:rsid w:val="006113EA"/>
    <w:rsid w:val="00611CFE"/>
    <w:rsid w:val="00611D15"/>
    <w:rsid w:val="00611F34"/>
    <w:rsid w:val="006125A3"/>
    <w:rsid w:val="00612E79"/>
    <w:rsid w:val="006139CC"/>
    <w:rsid w:val="00613B7E"/>
    <w:rsid w:val="00613C89"/>
    <w:rsid w:val="00613E04"/>
    <w:rsid w:val="00613FB1"/>
    <w:rsid w:val="00613FCD"/>
    <w:rsid w:val="006147C8"/>
    <w:rsid w:val="00614BB1"/>
    <w:rsid w:val="00614CD1"/>
    <w:rsid w:val="00614DCD"/>
    <w:rsid w:val="00614FCF"/>
    <w:rsid w:val="0061505B"/>
    <w:rsid w:val="006152F0"/>
    <w:rsid w:val="00615986"/>
    <w:rsid w:val="00615C81"/>
    <w:rsid w:val="00615D9D"/>
    <w:rsid w:val="00615E46"/>
    <w:rsid w:val="00616155"/>
    <w:rsid w:val="00616411"/>
    <w:rsid w:val="00616544"/>
    <w:rsid w:val="00616983"/>
    <w:rsid w:val="00616DF5"/>
    <w:rsid w:val="00616EC9"/>
    <w:rsid w:val="00616FAD"/>
    <w:rsid w:val="0061713D"/>
    <w:rsid w:val="006174E3"/>
    <w:rsid w:val="00617543"/>
    <w:rsid w:val="006176D6"/>
    <w:rsid w:val="006178E4"/>
    <w:rsid w:val="00617B79"/>
    <w:rsid w:val="00617D01"/>
    <w:rsid w:val="00617D97"/>
    <w:rsid w:val="00617F5E"/>
    <w:rsid w:val="006203EF"/>
    <w:rsid w:val="00620763"/>
    <w:rsid w:val="00620974"/>
    <w:rsid w:val="00621A4B"/>
    <w:rsid w:val="00621BAF"/>
    <w:rsid w:val="00621E92"/>
    <w:rsid w:val="0062202B"/>
    <w:rsid w:val="006220E5"/>
    <w:rsid w:val="00622146"/>
    <w:rsid w:val="006229B9"/>
    <w:rsid w:val="00622BBE"/>
    <w:rsid w:val="00622D14"/>
    <w:rsid w:val="00622FD6"/>
    <w:rsid w:val="00623232"/>
    <w:rsid w:val="00623485"/>
    <w:rsid w:val="006235D1"/>
    <w:rsid w:val="006235EB"/>
    <w:rsid w:val="006237DA"/>
    <w:rsid w:val="006238DE"/>
    <w:rsid w:val="00623AD7"/>
    <w:rsid w:val="00623C55"/>
    <w:rsid w:val="00623FFB"/>
    <w:rsid w:val="006241BD"/>
    <w:rsid w:val="00624459"/>
    <w:rsid w:val="00624473"/>
    <w:rsid w:val="0062471B"/>
    <w:rsid w:val="00624A16"/>
    <w:rsid w:val="0062507B"/>
    <w:rsid w:val="00625185"/>
    <w:rsid w:val="0062529B"/>
    <w:rsid w:val="006253C2"/>
    <w:rsid w:val="00625537"/>
    <w:rsid w:val="00625597"/>
    <w:rsid w:val="006258C7"/>
    <w:rsid w:val="006258FF"/>
    <w:rsid w:val="00625CC8"/>
    <w:rsid w:val="006262F3"/>
    <w:rsid w:val="00626AC2"/>
    <w:rsid w:val="00626E05"/>
    <w:rsid w:val="00626FC7"/>
    <w:rsid w:val="0062718C"/>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665"/>
    <w:rsid w:val="006318A4"/>
    <w:rsid w:val="006319D2"/>
    <w:rsid w:val="00631BBC"/>
    <w:rsid w:val="00631F9D"/>
    <w:rsid w:val="006324FF"/>
    <w:rsid w:val="00632708"/>
    <w:rsid w:val="00632770"/>
    <w:rsid w:val="00632799"/>
    <w:rsid w:val="0063286E"/>
    <w:rsid w:val="006328E5"/>
    <w:rsid w:val="006329F8"/>
    <w:rsid w:val="00632B29"/>
    <w:rsid w:val="00632DB9"/>
    <w:rsid w:val="00633251"/>
    <w:rsid w:val="006332BB"/>
    <w:rsid w:val="00633496"/>
    <w:rsid w:val="006338D3"/>
    <w:rsid w:val="00633929"/>
    <w:rsid w:val="00633A78"/>
    <w:rsid w:val="00633F25"/>
    <w:rsid w:val="006340A9"/>
    <w:rsid w:val="006342EE"/>
    <w:rsid w:val="00634341"/>
    <w:rsid w:val="006343A0"/>
    <w:rsid w:val="00634495"/>
    <w:rsid w:val="006345C3"/>
    <w:rsid w:val="00634954"/>
    <w:rsid w:val="00634A07"/>
    <w:rsid w:val="00634B63"/>
    <w:rsid w:val="00634C68"/>
    <w:rsid w:val="00634D1B"/>
    <w:rsid w:val="006351DE"/>
    <w:rsid w:val="00635948"/>
    <w:rsid w:val="00635D4A"/>
    <w:rsid w:val="006361A1"/>
    <w:rsid w:val="006361AF"/>
    <w:rsid w:val="006361D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0E6"/>
    <w:rsid w:val="00641186"/>
    <w:rsid w:val="00641671"/>
    <w:rsid w:val="0064167A"/>
    <w:rsid w:val="006416A1"/>
    <w:rsid w:val="006416DB"/>
    <w:rsid w:val="0064182C"/>
    <w:rsid w:val="006418C3"/>
    <w:rsid w:val="00641B56"/>
    <w:rsid w:val="00641CD8"/>
    <w:rsid w:val="006420F7"/>
    <w:rsid w:val="006422D5"/>
    <w:rsid w:val="00642778"/>
    <w:rsid w:val="00642809"/>
    <w:rsid w:val="00642A09"/>
    <w:rsid w:val="00642AF8"/>
    <w:rsid w:val="00642AFC"/>
    <w:rsid w:val="00642BAA"/>
    <w:rsid w:val="00642CDD"/>
    <w:rsid w:val="00642E60"/>
    <w:rsid w:val="00642F1C"/>
    <w:rsid w:val="00642F88"/>
    <w:rsid w:val="0064399B"/>
    <w:rsid w:val="00643A56"/>
    <w:rsid w:val="00643E7F"/>
    <w:rsid w:val="00643F57"/>
    <w:rsid w:val="00644154"/>
    <w:rsid w:val="006441AE"/>
    <w:rsid w:val="0064453B"/>
    <w:rsid w:val="0064457A"/>
    <w:rsid w:val="00644750"/>
    <w:rsid w:val="00644B1A"/>
    <w:rsid w:val="00644BEB"/>
    <w:rsid w:val="00644D3D"/>
    <w:rsid w:val="00644F3B"/>
    <w:rsid w:val="00644FD4"/>
    <w:rsid w:val="006451B0"/>
    <w:rsid w:val="00645691"/>
    <w:rsid w:val="006458AC"/>
    <w:rsid w:val="00645E1D"/>
    <w:rsid w:val="00645EED"/>
    <w:rsid w:val="006461D5"/>
    <w:rsid w:val="006464BF"/>
    <w:rsid w:val="00646676"/>
    <w:rsid w:val="006466FB"/>
    <w:rsid w:val="006467E6"/>
    <w:rsid w:val="0064687E"/>
    <w:rsid w:val="00646A66"/>
    <w:rsid w:val="00646BA6"/>
    <w:rsid w:val="00646F4D"/>
    <w:rsid w:val="006470E2"/>
    <w:rsid w:val="006472E1"/>
    <w:rsid w:val="006472F0"/>
    <w:rsid w:val="00647338"/>
    <w:rsid w:val="006476E0"/>
    <w:rsid w:val="00647969"/>
    <w:rsid w:val="00647B63"/>
    <w:rsid w:val="00647C59"/>
    <w:rsid w:val="00647C9E"/>
    <w:rsid w:val="00647D2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9C6"/>
    <w:rsid w:val="00652A58"/>
    <w:rsid w:val="00652B52"/>
    <w:rsid w:val="00652CDF"/>
    <w:rsid w:val="00652CEC"/>
    <w:rsid w:val="00652D86"/>
    <w:rsid w:val="00652E19"/>
    <w:rsid w:val="00652F24"/>
    <w:rsid w:val="00652FFF"/>
    <w:rsid w:val="00653199"/>
    <w:rsid w:val="006531A6"/>
    <w:rsid w:val="00653541"/>
    <w:rsid w:val="00653590"/>
    <w:rsid w:val="0065367E"/>
    <w:rsid w:val="00653A88"/>
    <w:rsid w:val="00653C8E"/>
    <w:rsid w:val="00653F38"/>
    <w:rsid w:val="006542A3"/>
    <w:rsid w:val="006544C2"/>
    <w:rsid w:val="00654586"/>
    <w:rsid w:val="00654760"/>
    <w:rsid w:val="00654B58"/>
    <w:rsid w:val="00654CD5"/>
    <w:rsid w:val="00654EBB"/>
    <w:rsid w:val="00655107"/>
    <w:rsid w:val="00655227"/>
    <w:rsid w:val="006554C0"/>
    <w:rsid w:val="006555D2"/>
    <w:rsid w:val="00655843"/>
    <w:rsid w:val="00655B2E"/>
    <w:rsid w:val="00655CBA"/>
    <w:rsid w:val="00655D1E"/>
    <w:rsid w:val="00655F0E"/>
    <w:rsid w:val="00655FAF"/>
    <w:rsid w:val="00656104"/>
    <w:rsid w:val="00656469"/>
    <w:rsid w:val="0065648A"/>
    <w:rsid w:val="006565FD"/>
    <w:rsid w:val="00656CFD"/>
    <w:rsid w:val="00656D01"/>
    <w:rsid w:val="00656DB7"/>
    <w:rsid w:val="00656E31"/>
    <w:rsid w:val="00656F58"/>
    <w:rsid w:val="00657120"/>
    <w:rsid w:val="0065728D"/>
    <w:rsid w:val="00657297"/>
    <w:rsid w:val="00657593"/>
    <w:rsid w:val="006575CB"/>
    <w:rsid w:val="00657709"/>
    <w:rsid w:val="00657718"/>
    <w:rsid w:val="006579F1"/>
    <w:rsid w:val="00657C6C"/>
    <w:rsid w:val="00657F6C"/>
    <w:rsid w:val="00660042"/>
    <w:rsid w:val="00660128"/>
    <w:rsid w:val="006607D5"/>
    <w:rsid w:val="00660A29"/>
    <w:rsid w:val="00660AE3"/>
    <w:rsid w:val="00660BC6"/>
    <w:rsid w:val="00660C3E"/>
    <w:rsid w:val="00660CE6"/>
    <w:rsid w:val="006611B8"/>
    <w:rsid w:val="0066137E"/>
    <w:rsid w:val="006613AA"/>
    <w:rsid w:val="00661412"/>
    <w:rsid w:val="00661450"/>
    <w:rsid w:val="00661820"/>
    <w:rsid w:val="0066185B"/>
    <w:rsid w:val="00661CC8"/>
    <w:rsid w:val="00661CFE"/>
    <w:rsid w:val="00661D3D"/>
    <w:rsid w:val="00661D3E"/>
    <w:rsid w:val="00662144"/>
    <w:rsid w:val="00662486"/>
    <w:rsid w:val="006624E4"/>
    <w:rsid w:val="006625A4"/>
    <w:rsid w:val="006625AC"/>
    <w:rsid w:val="006625C7"/>
    <w:rsid w:val="0066279D"/>
    <w:rsid w:val="00662B01"/>
    <w:rsid w:val="00662B48"/>
    <w:rsid w:val="00662C01"/>
    <w:rsid w:val="00662E34"/>
    <w:rsid w:val="00663AAE"/>
    <w:rsid w:val="00663ACE"/>
    <w:rsid w:val="00663E3C"/>
    <w:rsid w:val="00663EF2"/>
    <w:rsid w:val="0066416A"/>
    <w:rsid w:val="00664479"/>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1A"/>
    <w:rsid w:val="00666E78"/>
    <w:rsid w:val="0066726E"/>
    <w:rsid w:val="00667358"/>
    <w:rsid w:val="00667C08"/>
    <w:rsid w:val="00667C80"/>
    <w:rsid w:val="00667CF9"/>
    <w:rsid w:val="00667F37"/>
    <w:rsid w:val="0067015A"/>
    <w:rsid w:val="0067017C"/>
    <w:rsid w:val="0067073E"/>
    <w:rsid w:val="0067090B"/>
    <w:rsid w:val="00670A1E"/>
    <w:rsid w:val="00670DDA"/>
    <w:rsid w:val="00671051"/>
    <w:rsid w:val="006712A7"/>
    <w:rsid w:val="00671536"/>
    <w:rsid w:val="00671989"/>
    <w:rsid w:val="00671C93"/>
    <w:rsid w:val="00671E11"/>
    <w:rsid w:val="0067206B"/>
    <w:rsid w:val="00672116"/>
    <w:rsid w:val="0067215B"/>
    <w:rsid w:val="006726A6"/>
    <w:rsid w:val="00672BB3"/>
    <w:rsid w:val="00672E6E"/>
    <w:rsid w:val="0067341D"/>
    <w:rsid w:val="006734F6"/>
    <w:rsid w:val="006735EB"/>
    <w:rsid w:val="0067382F"/>
    <w:rsid w:val="006738A7"/>
    <w:rsid w:val="00673CB9"/>
    <w:rsid w:val="00674253"/>
    <w:rsid w:val="0067438A"/>
    <w:rsid w:val="00674695"/>
    <w:rsid w:val="0067472D"/>
    <w:rsid w:val="006748BD"/>
    <w:rsid w:val="00674B2D"/>
    <w:rsid w:val="00674C18"/>
    <w:rsid w:val="006752B8"/>
    <w:rsid w:val="0067549A"/>
    <w:rsid w:val="00675884"/>
    <w:rsid w:val="006758CA"/>
    <w:rsid w:val="00675C9B"/>
    <w:rsid w:val="00675D5A"/>
    <w:rsid w:val="006760F5"/>
    <w:rsid w:val="006761F8"/>
    <w:rsid w:val="006763D5"/>
    <w:rsid w:val="006763E4"/>
    <w:rsid w:val="006764A2"/>
    <w:rsid w:val="0067653C"/>
    <w:rsid w:val="00676991"/>
    <w:rsid w:val="006769DA"/>
    <w:rsid w:val="00676B3B"/>
    <w:rsid w:val="00676C89"/>
    <w:rsid w:val="00676F5D"/>
    <w:rsid w:val="00677013"/>
    <w:rsid w:val="006770BE"/>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4BE"/>
    <w:rsid w:val="006817BB"/>
    <w:rsid w:val="006818A4"/>
    <w:rsid w:val="006819DC"/>
    <w:rsid w:val="00681A79"/>
    <w:rsid w:val="00681B18"/>
    <w:rsid w:val="00682242"/>
    <w:rsid w:val="0068253B"/>
    <w:rsid w:val="00682540"/>
    <w:rsid w:val="00682594"/>
    <w:rsid w:val="00682A37"/>
    <w:rsid w:val="00682AF4"/>
    <w:rsid w:val="00682B32"/>
    <w:rsid w:val="00682D4E"/>
    <w:rsid w:val="00682E0F"/>
    <w:rsid w:val="00682F8F"/>
    <w:rsid w:val="006833A7"/>
    <w:rsid w:val="0068356C"/>
    <w:rsid w:val="006839F2"/>
    <w:rsid w:val="00683D9E"/>
    <w:rsid w:val="00684498"/>
    <w:rsid w:val="006846E2"/>
    <w:rsid w:val="00684AB8"/>
    <w:rsid w:val="00684CA7"/>
    <w:rsid w:val="0068502C"/>
    <w:rsid w:val="006850FE"/>
    <w:rsid w:val="00685181"/>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FD8"/>
    <w:rsid w:val="0068714A"/>
    <w:rsid w:val="006871A5"/>
    <w:rsid w:val="00687270"/>
    <w:rsid w:val="006873F4"/>
    <w:rsid w:val="006875D5"/>
    <w:rsid w:val="0068783A"/>
    <w:rsid w:val="00687A46"/>
    <w:rsid w:val="00687B60"/>
    <w:rsid w:val="00687EBF"/>
    <w:rsid w:val="00687FCF"/>
    <w:rsid w:val="0069024F"/>
    <w:rsid w:val="006903E2"/>
    <w:rsid w:val="006907DB"/>
    <w:rsid w:val="006907E6"/>
    <w:rsid w:val="00690C7E"/>
    <w:rsid w:val="00690E94"/>
    <w:rsid w:val="00690EF6"/>
    <w:rsid w:val="00691690"/>
    <w:rsid w:val="00691CFB"/>
    <w:rsid w:val="00691E2A"/>
    <w:rsid w:val="00692270"/>
    <w:rsid w:val="00692546"/>
    <w:rsid w:val="006928D3"/>
    <w:rsid w:val="00692A74"/>
    <w:rsid w:val="00692F5A"/>
    <w:rsid w:val="00693542"/>
    <w:rsid w:val="006936CE"/>
    <w:rsid w:val="00693B92"/>
    <w:rsid w:val="00693F5A"/>
    <w:rsid w:val="00694270"/>
    <w:rsid w:val="00694303"/>
    <w:rsid w:val="0069466A"/>
    <w:rsid w:val="00694C3E"/>
    <w:rsid w:val="00694D7C"/>
    <w:rsid w:val="00694E4D"/>
    <w:rsid w:val="00695C7D"/>
    <w:rsid w:val="00695F8B"/>
    <w:rsid w:val="006961EE"/>
    <w:rsid w:val="00696209"/>
    <w:rsid w:val="00696445"/>
    <w:rsid w:val="00696B99"/>
    <w:rsid w:val="00696D36"/>
    <w:rsid w:val="0069738F"/>
    <w:rsid w:val="006973F6"/>
    <w:rsid w:val="006975A7"/>
    <w:rsid w:val="0069775B"/>
    <w:rsid w:val="00697CFE"/>
    <w:rsid w:val="00697D3C"/>
    <w:rsid w:val="006A020C"/>
    <w:rsid w:val="006A03A4"/>
    <w:rsid w:val="006A0476"/>
    <w:rsid w:val="006A04B1"/>
    <w:rsid w:val="006A0B2C"/>
    <w:rsid w:val="006A0DF4"/>
    <w:rsid w:val="006A0EF5"/>
    <w:rsid w:val="006A0FAA"/>
    <w:rsid w:val="006A0FD0"/>
    <w:rsid w:val="006A1A90"/>
    <w:rsid w:val="006A1B37"/>
    <w:rsid w:val="006A1C05"/>
    <w:rsid w:val="006A1D2C"/>
    <w:rsid w:val="006A1DA7"/>
    <w:rsid w:val="006A1EFC"/>
    <w:rsid w:val="006A216A"/>
    <w:rsid w:val="006A2356"/>
    <w:rsid w:val="006A236B"/>
    <w:rsid w:val="006A2B09"/>
    <w:rsid w:val="006A2E14"/>
    <w:rsid w:val="006A2FDE"/>
    <w:rsid w:val="006A2FE9"/>
    <w:rsid w:val="006A30C0"/>
    <w:rsid w:val="006A3227"/>
    <w:rsid w:val="006A3248"/>
    <w:rsid w:val="006A32B1"/>
    <w:rsid w:val="006A3441"/>
    <w:rsid w:val="006A34DE"/>
    <w:rsid w:val="006A359F"/>
    <w:rsid w:val="006A3E30"/>
    <w:rsid w:val="006A3F9E"/>
    <w:rsid w:val="006A3FE5"/>
    <w:rsid w:val="006A41AA"/>
    <w:rsid w:val="006A4273"/>
    <w:rsid w:val="006A441B"/>
    <w:rsid w:val="006A458B"/>
    <w:rsid w:val="006A45F4"/>
    <w:rsid w:val="006A47C8"/>
    <w:rsid w:val="006A49CA"/>
    <w:rsid w:val="006A4C03"/>
    <w:rsid w:val="006A4DBB"/>
    <w:rsid w:val="006A4E28"/>
    <w:rsid w:val="006A4FDB"/>
    <w:rsid w:val="006A5281"/>
    <w:rsid w:val="006A596A"/>
    <w:rsid w:val="006A59CB"/>
    <w:rsid w:val="006A5BC3"/>
    <w:rsid w:val="006A5E1B"/>
    <w:rsid w:val="006A619F"/>
    <w:rsid w:val="006A6331"/>
    <w:rsid w:val="006A694C"/>
    <w:rsid w:val="006A7274"/>
    <w:rsid w:val="006A728F"/>
    <w:rsid w:val="006A72E3"/>
    <w:rsid w:val="006A768D"/>
    <w:rsid w:val="006A798E"/>
    <w:rsid w:val="006A7CCD"/>
    <w:rsid w:val="006A7DEC"/>
    <w:rsid w:val="006A7FFB"/>
    <w:rsid w:val="006B05A2"/>
    <w:rsid w:val="006B0A88"/>
    <w:rsid w:val="006B0AC8"/>
    <w:rsid w:val="006B0C93"/>
    <w:rsid w:val="006B0CAF"/>
    <w:rsid w:val="006B0D58"/>
    <w:rsid w:val="006B13D3"/>
    <w:rsid w:val="006B149F"/>
    <w:rsid w:val="006B1583"/>
    <w:rsid w:val="006B1653"/>
    <w:rsid w:val="006B1BC0"/>
    <w:rsid w:val="006B2238"/>
    <w:rsid w:val="006B23AA"/>
    <w:rsid w:val="006B26C6"/>
    <w:rsid w:val="006B27DF"/>
    <w:rsid w:val="006B2801"/>
    <w:rsid w:val="006B283A"/>
    <w:rsid w:val="006B2BE2"/>
    <w:rsid w:val="006B30F9"/>
    <w:rsid w:val="006B3459"/>
    <w:rsid w:val="006B3555"/>
    <w:rsid w:val="006B3559"/>
    <w:rsid w:val="006B3C70"/>
    <w:rsid w:val="006B3F2D"/>
    <w:rsid w:val="006B3F76"/>
    <w:rsid w:val="006B4181"/>
    <w:rsid w:val="006B456F"/>
    <w:rsid w:val="006B4E4F"/>
    <w:rsid w:val="006B5169"/>
    <w:rsid w:val="006B54F5"/>
    <w:rsid w:val="006B5616"/>
    <w:rsid w:val="006B56E8"/>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63D"/>
    <w:rsid w:val="006B7818"/>
    <w:rsid w:val="006B79D2"/>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1FCB"/>
    <w:rsid w:val="006C2052"/>
    <w:rsid w:val="006C20A6"/>
    <w:rsid w:val="006C20D5"/>
    <w:rsid w:val="006C21EA"/>
    <w:rsid w:val="006C2418"/>
    <w:rsid w:val="006C278B"/>
    <w:rsid w:val="006C2A38"/>
    <w:rsid w:val="006C2AA7"/>
    <w:rsid w:val="006C2BF7"/>
    <w:rsid w:val="006C2FF9"/>
    <w:rsid w:val="006C30D7"/>
    <w:rsid w:val="006C31AF"/>
    <w:rsid w:val="006C35ED"/>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B3D"/>
    <w:rsid w:val="006C7C97"/>
    <w:rsid w:val="006C7D48"/>
    <w:rsid w:val="006C7F39"/>
    <w:rsid w:val="006D01B6"/>
    <w:rsid w:val="006D0379"/>
    <w:rsid w:val="006D03E4"/>
    <w:rsid w:val="006D050E"/>
    <w:rsid w:val="006D0555"/>
    <w:rsid w:val="006D0592"/>
    <w:rsid w:val="006D071C"/>
    <w:rsid w:val="006D074A"/>
    <w:rsid w:val="006D0761"/>
    <w:rsid w:val="006D080A"/>
    <w:rsid w:val="006D107E"/>
    <w:rsid w:val="006D118F"/>
    <w:rsid w:val="006D13DE"/>
    <w:rsid w:val="006D1572"/>
    <w:rsid w:val="006D1EC3"/>
    <w:rsid w:val="006D1F8C"/>
    <w:rsid w:val="006D21A3"/>
    <w:rsid w:val="006D2396"/>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1A0"/>
    <w:rsid w:val="006D42A3"/>
    <w:rsid w:val="006D4597"/>
    <w:rsid w:val="006D45C5"/>
    <w:rsid w:val="006D4603"/>
    <w:rsid w:val="006D4697"/>
    <w:rsid w:val="006D47E8"/>
    <w:rsid w:val="006D5BBF"/>
    <w:rsid w:val="006D62E3"/>
    <w:rsid w:val="006D6376"/>
    <w:rsid w:val="006D63B9"/>
    <w:rsid w:val="006D6485"/>
    <w:rsid w:val="006D6AFD"/>
    <w:rsid w:val="006D7046"/>
    <w:rsid w:val="006D7084"/>
    <w:rsid w:val="006D7196"/>
    <w:rsid w:val="006D73CB"/>
    <w:rsid w:val="006D7779"/>
    <w:rsid w:val="006D792E"/>
    <w:rsid w:val="006D79E9"/>
    <w:rsid w:val="006D7A58"/>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550"/>
    <w:rsid w:val="006E26C4"/>
    <w:rsid w:val="006E26F6"/>
    <w:rsid w:val="006E2743"/>
    <w:rsid w:val="006E2CB8"/>
    <w:rsid w:val="006E2FCC"/>
    <w:rsid w:val="006E32CB"/>
    <w:rsid w:val="006E32CD"/>
    <w:rsid w:val="006E3466"/>
    <w:rsid w:val="006E36E0"/>
    <w:rsid w:val="006E3D74"/>
    <w:rsid w:val="006E421D"/>
    <w:rsid w:val="006E49DE"/>
    <w:rsid w:val="006E4A52"/>
    <w:rsid w:val="006E4B32"/>
    <w:rsid w:val="006E4B5B"/>
    <w:rsid w:val="006E507D"/>
    <w:rsid w:val="006E50C2"/>
    <w:rsid w:val="006E5248"/>
    <w:rsid w:val="006E52A1"/>
    <w:rsid w:val="006E54FC"/>
    <w:rsid w:val="006E5648"/>
    <w:rsid w:val="006E569C"/>
    <w:rsid w:val="006E5AAD"/>
    <w:rsid w:val="006E5AED"/>
    <w:rsid w:val="006E6106"/>
    <w:rsid w:val="006E620E"/>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AE3"/>
    <w:rsid w:val="006F0C40"/>
    <w:rsid w:val="006F123E"/>
    <w:rsid w:val="006F1511"/>
    <w:rsid w:val="006F1554"/>
    <w:rsid w:val="006F15A7"/>
    <w:rsid w:val="006F1734"/>
    <w:rsid w:val="006F1E86"/>
    <w:rsid w:val="006F214B"/>
    <w:rsid w:val="006F259C"/>
    <w:rsid w:val="006F27C2"/>
    <w:rsid w:val="006F2CAC"/>
    <w:rsid w:val="006F2D22"/>
    <w:rsid w:val="006F2DA3"/>
    <w:rsid w:val="006F2E04"/>
    <w:rsid w:val="006F2EF1"/>
    <w:rsid w:val="006F310D"/>
    <w:rsid w:val="006F3589"/>
    <w:rsid w:val="006F35F8"/>
    <w:rsid w:val="006F364C"/>
    <w:rsid w:val="006F3752"/>
    <w:rsid w:val="006F39F4"/>
    <w:rsid w:val="006F3ADC"/>
    <w:rsid w:val="006F3D5B"/>
    <w:rsid w:val="006F3DF8"/>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178"/>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A5F"/>
    <w:rsid w:val="00702C36"/>
    <w:rsid w:val="00702FE0"/>
    <w:rsid w:val="007030B4"/>
    <w:rsid w:val="0070320C"/>
    <w:rsid w:val="0070349D"/>
    <w:rsid w:val="007034CE"/>
    <w:rsid w:val="00703547"/>
    <w:rsid w:val="0070375F"/>
    <w:rsid w:val="0070396B"/>
    <w:rsid w:val="00703A4A"/>
    <w:rsid w:val="00703C0A"/>
    <w:rsid w:val="00703EDF"/>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574"/>
    <w:rsid w:val="00706973"/>
    <w:rsid w:val="00706AD0"/>
    <w:rsid w:val="007072B4"/>
    <w:rsid w:val="007074EC"/>
    <w:rsid w:val="00707503"/>
    <w:rsid w:val="0070786B"/>
    <w:rsid w:val="0070794E"/>
    <w:rsid w:val="00707A0A"/>
    <w:rsid w:val="00707A3A"/>
    <w:rsid w:val="00707B81"/>
    <w:rsid w:val="00707D6F"/>
    <w:rsid w:val="00707F36"/>
    <w:rsid w:val="00710BCC"/>
    <w:rsid w:val="00710D89"/>
    <w:rsid w:val="00710F3A"/>
    <w:rsid w:val="00711955"/>
    <w:rsid w:val="00711B48"/>
    <w:rsid w:val="00711B77"/>
    <w:rsid w:val="00711D06"/>
    <w:rsid w:val="00711DDA"/>
    <w:rsid w:val="00711E13"/>
    <w:rsid w:val="0071208C"/>
    <w:rsid w:val="007120BA"/>
    <w:rsid w:val="007122A5"/>
    <w:rsid w:val="00712371"/>
    <w:rsid w:val="00712765"/>
    <w:rsid w:val="0071295E"/>
    <w:rsid w:val="00712EDA"/>
    <w:rsid w:val="00712F61"/>
    <w:rsid w:val="007132D0"/>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2A7"/>
    <w:rsid w:val="007205B1"/>
    <w:rsid w:val="00720605"/>
    <w:rsid w:val="00720727"/>
    <w:rsid w:val="00720965"/>
    <w:rsid w:val="00720CC2"/>
    <w:rsid w:val="0072102E"/>
    <w:rsid w:val="0072112C"/>
    <w:rsid w:val="007212ED"/>
    <w:rsid w:val="00721313"/>
    <w:rsid w:val="0072140A"/>
    <w:rsid w:val="00721613"/>
    <w:rsid w:val="0072187B"/>
    <w:rsid w:val="007219FF"/>
    <w:rsid w:val="00721D06"/>
    <w:rsid w:val="0072209C"/>
    <w:rsid w:val="007220CA"/>
    <w:rsid w:val="0072256E"/>
    <w:rsid w:val="00722D20"/>
    <w:rsid w:val="0072310E"/>
    <w:rsid w:val="0072313E"/>
    <w:rsid w:val="00723436"/>
    <w:rsid w:val="0072378A"/>
    <w:rsid w:val="00723794"/>
    <w:rsid w:val="007238E6"/>
    <w:rsid w:val="00723BD3"/>
    <w:rsid w:val="00723C0E"/>
    <w:rsid w:val="00723C15"/>
    <w:rsid w:val="00723CFA"/>
    <w:rsid w:val="00723D5B"/>
    <w:rsid w:val="00723F1C"/>
    <w:rsid w:val="00724181"/>
    <w:rsid w:val="007241A4"/>
    <w:rsid w:val="00724617"/>
    <w:rsid w:val="007249DE"/>
    <w:rsid w:val="00724A70"/>
    <w:rsid w:val="00724B19"/>
    <w:rsid w:val="00724BB7"/>
    <w:rsid w:val="00724D17"/>
    <w:rsid w:val="00724E0A"/>
    <w:rsid w:val="0072534D"/>
    <w:rsid w:val="00725709"/>
    <w:rsid w:val="0072586B"/>
    <w:rsid w:val="00725A82"/>
    <w:rsid w:val="007261EC"/>
    <w:rsid w:val="007262BB"/>
    <w:rsid w:val="00726620"/>
    <w:rsid w:val="007266B7"/>
    <w:rsid w:val="0072676B"/>
    <w:rsid w:val="007267CF"/>
    <w:rsid w:val="00726925"/>
    <w:rsid w:val="00726962"/>
    <w:rsid w:val="00726C51"/>
    <w:rsid w:val="00726FD0"/>
    <w:rsid w:val="0072700A"/>
    <w:rsid w:val="007274E7"/>
    <w:rsid w:val="00727C90"/>
    <w:rsid w:val="00727F52"/>
    <w:rsid w:val="007301CA"/>
    <w:rsid w:val="0073026F"/>
    <w:rsid w:val="00730278"/>
    <w:rsid w:val="007308B4"/>
    <w:rsid w:val="007308D4"/>
    <w:rsid w:val="00730A45"/>
    <w:rsid w:val="00730AE0"/>
    <w:rsid w:val="00731136"/>
    <w:rsid w:val="007316DD"/>
    <w:rsid w:val="00731885"/>
    <w:rsid w:val="007319D8"/>
    <w:rsid w:val="00731DCD"/>
    <w:rsid w:val="00731E05"/>
    <w:rsid w:val="00731E54"/>
    <w:rsid w:val="00732141"/>
    <w:rsid w:val="00732205"/>
    <w:rsid w:val="0073222B"/>
    <w:rsid w:val="007322B0"/>
    <w:rsid w:val="0073251C"/>
    <w:rsid w:val="00732601"/>
    <w:rsid w:val="0073286A"/>
    <w:rsid w:val="0073286D"/>
    <w:rsid w:val="00732B63"/>
    <w:rsid w:val="00732BDD"/>
    <w:rsid w:val="00732E26"/>
    <w:rsid w:val="00733382"/>
    <w:rsid w:val="007334CA"/>
    <w:rsid w:val="007336E8"/>
    <w:rsid w:val="00733706"/>
    <w:rsid w:val="00733866"/>
    <w:rsid w:val="00733A29"/>
    <w:rsid w:val="00733A3C"/>
    <w:rsid w:val="00733AAA"/>
    <w:rsid w:val="00733CDA"/>
    <w:rsid w:val="00733EEE"/>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5DA1"/>
    <w:rsid w:val="00736068"/>
    <w:rsid w:val="0073616A"/>
    <w:rsid w:val="007362C3"/>
    <w:rsid w:val="007362DC"/>
    <w:rsid w:val="0073638E"/>
    <w:rsid w:val="00736418"/>
    <w:rsid w:val="0073647C"/>
    <w:rsid w:val="00736785"/>
    <w:rsid w:val="0073682D"/>
    <w:rsid w:val="00736962"/>
    <w:rsid w:val="007369EB"/>
    <w:rsid w:val="0073741F"/>
    <w:rsid w:val="007375A2"/>
    <w:rsid w:val="007375B9"/>
    <w:rsid w:val="00737718"/>
    <w:rsid w:val="007377E8"/>
    <w:rsid w:val="00737AE3"/>
    <w:rsid w:val="00737B75"/>
    <w:rsid w:val="007402BD"/>
    <w:rsid w:val="00740330"/>
    <w:rsid w:val="007405B2"/>
    <w:rsid w:val="0074067F"/>
    <w:rsid w:val="00740BFC"/>
    <w:rsid w:val="00741672"/>
    <w:rsid w:val="00741716"/>
    <w:rsid w:val="00741A85"/>
    <w:rsid w:val="00741B7C"/>
    <w:rsid w:val="00741D3E"/>
    <w:rsid w:val="00741EB1"/>
    <w:rsid w:val="00741F20"/>
    <w:rsid w:val="00742066"/>
    <w:rsid w:val="00742067"/>
    <w:rsid w:val="007421D2"/>
    <w:rsid w:val="00742814"/>
    <w:rsid w:val="0074295B"/>
    <w:rsid w:val="00742C56"/>
    <w:rsid w:val="00742ED4"/>
    <w:rsid w:val="0074327B"/>
    <w:rsid w:val="007432B1"/>
    <w:rsid w:val="007438CE"/>
    <w:rsid w:val="00743916"/>
    <w:rsid w:val="00743AE2"/>
    <w:rsid w:val="00743AFC"/>
    <w:rsid w:val="00743CBF"/>
    <w:rsid w:val="00743D5C"/>
    <w:rsid w:val="00743E74"/>
    <w:rsid w:val="00744148"/>
    <w:rsid w:val="00744625"/>
    <w:rsid w:val="007446CB"/>
    <w:rsid w:val="0074475C"/>
    <w:rsid w:val="00744951"/>
    <w:rsid w:val="00744D66"/>
    <w:rsid w:val="00744F31"/>
    <w:rsid w:val="00744FF5"/>
    <w:rsid w:val="00745114"/>
    <w:rsid w:val="00745425"/>
    <w:rsid w:val="0074561F"/>
    <w:rsid w:val="007457A5"/>
    <w:rsid w:val="0074586F"/>
    <w:rsid w:val="0074589D"/>
    <w:rsid w:val="0074596D"/>
    <w:rsid w:val="00745BA9"/>
    <w:rsid w:val="00745C15"/>
    <w:rsid w:val="00745E82"/>
    <w:rsid w:val="00745F93"/>
    <w:rsid w:val="00745FA5"/>
    <w:rsid w:val="0074601B"/>
    <w:rsid w:val="007463FE"/>
    <w:rsid w:val="0074681D"/>
    <w:rsid w:val="0074683C"/>
    <w:rsid w:val="0074691A"/>
    <w:rsid w:val="007469E8"/>
    <w:rsid w:val="00746E4C"/>
    <w:rsid w:val="0074712A"/>
    <w:rsid w:val="00747490"/>
    <w:rsid w:val="007478DE"/>
    <w:rsid w:val="00747B8B"/>
    <w:rsid w:val="00747BFA"/>
    <w:rsid w:val="00747C5C"/>
    <w:rsid w:val="00747D38"/>
    <w:rsid w:val="00747D3B"/>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877"/>
    <w:rsid w:val="00753902"/>
    <w:rsid w:val="00754157"/>
    <w:rsid w:val="00754333"/>
    <w:rsid w:val="0075453D"/>
    <w:rsid w:val="007548CB"/>
    <w:rsid w:val="00754B7E"/>
    <w:rsid w:val="00754C7C"/>
    <w:rsid w:val="00754CEE"/>
    <w:rsid w:val="00754FC4"/>
    <w:rsid w:val="00755459"/>
    <w:rsid w:val="00755513"/>
    <w:rsid w:val="007557D2"/>
    <w:rsid w:val="007557FA"/>
    <w:rsid w:val="00755DD4"/>
    <w:rsid w:val="0075608C"/>
    <w:rsid w:val="007562E9"/>
    <w:rsid w:val="00756480"/>
    <w:rsid w:val="00756547"/>
    <w:rsid w:val="00756832"/>
    <w:rsid w:val="0075687E"/>
    <w:rsid w:val="00756880"/>
    <w:rsid w:val="007569E5"/>
    <w:rsid w:val="00756C84"/>
    <w:rsid w:val="00756DB8"/>
    <w:rsid w:val="00757269"/>
    <w:rsid w:val="00757319"/>
    <w:rsid w:val="007577E5"/>
    <w:rsid w:val="007579BB"/>
    <w:rsid w:val="00760050"/>
    <w:rsid w:val="007603C9"/>
    <w:rsid w:val="0076076B"/>
    <w:rsid w:val="00760B5C"/>
    <w:rsid w:val="00760CB1"/>
    <w:rsid w:val="007613F5"/>
    <w:rsid w:val="007623D4"/>
    <w:rsid w:val="007623DF"/>
    <w:rsid w:val="00762C05"/>
    <w:rsid w:val="00762C1A"/>
    <w:rsid w:val="00762C43"/>
    <w:rsid w:val="00762CEA"/>
    <w:rsid w:val="00763207"/>
    <w:rsid w:val="00763256"/>
    <w:rsid w:val="007633C9"/>
    <w:rsid w:val="0076360B"/>
    <w:rsid w:val="00763612"/>
    <w:rsid w:val="007638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DB"/>
    <w:rsid w:val="007664E0"/>
    <w:rsid w:val="007664EA"/>
    <w:rsid w:val="0076662D"/>
    <w:rsid w:val="00766753"/>
    <w:rsid w:val="007669C2"/>
    <w:rsid w:val="00766B1B"/>
    <w:rsid w:val="00766D03"/>
    <w:rsid w:val="00766DE8"/>
    <w:rsid w:val="00766FB8"/>
    <w:rsid w:val="00767208"/>
    <w:rsid w:val="007672E3"/>
    <w:rsid w:val="0076734B"/>
    <w:rsid w:val="0076783D"/>
    <w:rsid w:val="007678F9"/>
    <w:rsid w:val="00767933"/>
    <w:rsid w:val="00767AED"/>
    <w:rsid w:val="00767C69"/>
    <w:rsid w:val="00767DAF"/>
    <w:rsid w:val="0077010C"/>
    <w:rsid w:val="00770437"/>
    <w:rsid w:val="00770511"/>
    <w:rsid w:val="007710E9"/>
    <w:rsid w:val="0077135A"/>
    <w:rsid w:val="007718F8"/>
    <w:rsid w:val="00771A89"/>
    <w:rsid w:val="00771E23"/>
    <w:rsid w:val="00771E8D"/>
    <w:rsid w:val="00771FBD"/>
    <w:rsid w:val="0077237F"/>
    <w:rsid w:val="007725E3"/>
    <w:rsid w:val="0077288A"/>
    <w:rsid w:val="00772A48"/>
    <w:rsid w:val="00772DA1"/>
    <w:rsid w:val="0077329F"/>
    <w:rsid w:val="0077342A"/>
    <w:rsid w:val="00773654"/>
    <w:rsid w:val="007737C9"/>
    <w:rsid w:val="00773851"/>
    <w:rsid w:val="007739FC"/>
    <w:rsid w:val="00774046"/>
    <w:rsid w:val="00774417"/>
    <w:rsid w:val="0077447B"/>
    <w:rsid w:val="00774644"/>
    <w:rsid w:val="007746CD"/>
    <w:rsid w:val="00774859"/>
    <w:rsid w:val="007748FD"/>
    <w:rsid w:val="00774C2C"/>
    <w:rsid w:val="00774C7C"/>
    <w:rsid w:val="00774D56"/>
    <w:rsid w:val="00774E91"/>
    <w:rsid w:val="00775056"/>
    <w:rsid w:val="007751E6"/>
    <w:rsid w:val="0077548E"/>
    <w:rsid w:val="0077564B"/>
    <w:rsid w:val="007757FC"/>
    <w:rsid w:val="0077597C"/>
    <w:rsid w:val="00775C4B"/>
    <w:rsid w:val="00775F9C"/>
    <w:rsid w:val="00775FC1"/>
    <w:rsid w:val="00776121"/>
    <w:rsid w:val="0077617F"/>
    <w:rsid w:val="007761F2"/>
    <w:rsid w:val="00776626"/>
    <w:rsid w:val="007766AA"/>
    <w:rsid w:val="00776B21"/>
    <w:rsid w:val="00776DD6"/>
    <w:rsid w:val="0077706A"/>
    <w:rsid w:val="00777537"/>
    <w:rsid w:val="00777B09"/>
    <w:rsid w:val="00777FE3"/>
    <w:rsid w:val="00780027"/>
    <w:rsid w:val="007800C1"/>
    <w:rsid w:val="007800E3"/>
    <w:rsid w:val="007800EE"/>
    <w:rsid w:val="0078020A"/>
    <w:rsid w:val="007805A8"/>
    <w:rsid w:val="00780B23"/>
    <w:rsid w:val="00781026"/>
    <w:rsid w:val="00781048"/>
    <w:rsid w:val="00781962"/>
    <w:rsid w:val="0078196D"/>
    <w:rsid w:val="00781B64"/>
    <w:rsid w:val="00781C98"/>
    <w:rsid w:val="00781F80"/>
    <w:rsid w:val="00782390"/>
    <w:rsid w:val="007827D2"/>
    <w:rsid w:val="007828F4"/>
    <w:rsid w:val="007829E7"/>
    <w:rsid w:val="00782ED2"/>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212"/>
    <w:rsid w:val="0078430A"/>
    <w:rsid w:val="007843A6"/>
    <w:rsid w:val="0078457B"/>
    <w:rsid w:val="00784713"/>
    <w:rsid w:val="007847AE"/>
    <w:rsid w:val="00784C77"/>
    <w:rsid w:val="007852B1"/>
    <w:rsid w:val="007852BF"/>
    <w:rsid w:val="007853F0"/>
    <w:rsid w:val="00785418"/>
    <w:rsid w:val="0078546F"/>
    <w:rsid w:val="00786432"/>
    <w:rsid w:val="007865C0"/>
    <w:rsid w:val="007865DE"/>
    <w:rsid w:val="00786B72"/>
    <w:rsid w:val="00786BF5"/>
    <w:rsid w:val="00786C23"/>
    <w:rsid w:val="00787051"/>
    <w:rsid w:val="007870BB"/>
    <w:rsid w:val="0078723A"/>
    <w:rsid w:val="00787DCF"/>
    <w:rsid w:val="0079009F"/>
    <w:rsid w:val="007900C3"/>
    <w:rsid w:val="00790140"/>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655"/>
    <w:rsid w:val="00793774"/>
    <w:rsid w:val="0079377D"/>
    <w:rsid w:val="00793A17"/>
    <w:rsid w:val="00793CB3"/>
    <w:rsid w:val="00793E48"/>
    <w:rsid w:val="00793E92"/>
    <w:rsid w:val="00793F56"/>
    <w:rsid w:val="00794145"/>
    <w:rsid w:val="0079432A"/>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6BBF"/>
    <w:rsid w:val="0079707B"/>
    <w:rsid w:val="007971E2"/>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7BA"/>
    <w:rsid w:val="007A1C37"/>
    <w:rsid w:val="007A1C8A"/>
    <w:rsid w:val="007A1D5B"/>
    <w:rsid w:val="007A1FAB"/>
    <w:rsid w:val="007A21F3"/>
    <w:rsid w:val="007A2333"/>
    <w:rsid w:val="007A2812"/>
    <w:rsid w:val="007A2E87"/>
    <w:rsid w:val="007A3290"/>
    <w:rsid w:val="007A3416"/>
    <w:rsid w:val="007A342A"/>
    <w:rsid w:val="007A3629"/>
    <w:rsid w:val="007A3A09"/>
    <w:rsid w:val="007A3D5A"/>
    <w:rsid w:val="007A4249"/>
    <w:rsid w:val="007A4375"/>
    <w:rsid w:val="007A4391"/>
    <w:rsid w:val="007A4427"/>
    <w:rsid w:val="007A44E1"/>
    <w:rsid w:val="007A455E"/>
    <w:rsid w:val="007A457B"/>
    <w:rsid w:val="007A463C"/>
    <w:rsid w:val="007A48CE"/>
    <w:rsid w:val="007A4A84"/>
    <w:rsid w:val="007A4B34"/>
    <w:rsid w:val="007A4B91"/>
    <w:rsid w:val="007A4E63"/>
    <w:rsid w:val="007A4F03"/>
    <w:rsid w:val="007A4F22"/>
    <w:rsid w:val="007A51D9"/>
    <w:rsid w:val="007A5288"/>
    <w:rsid w:val="007A559B"/>
    <w:rsid w:val="007A59B4"/>
    <w:rsid w:val="007A5CF1"/>
    <w:rsid w:val="007A6400"/>
    <w:rsid w:val="007A6A73"/>
    <w:rsid w:val="007A6B07"/>
    <w:rsid w:val="007A6EE1"/>
    <w:rsid w:val="007A705C"/>
    <w:rsid w:val="007A72CF"/>
    <w:rsid w:val="007A76BA"/>
    <w:rsid w:val="007A76E6"/>
    <w:rsid w:val="007A77F5"/>
    <w:rsid w:val="007A79C5"/>
    <w:rsid w:val="007A7C00"/>
    <w:rsid w:val="007A7CDC"/>
    <w:rsid w:val="007B0053"/>
    <w:rsid w:val="007B01EB"/>
    <w:rsid w:val="007B038B"/>
    <w:rsid w:val="007B0523"/>
    <w:rsid w:val="007B06B8"/>
    <w:rsid w:val="007B0745"/>
    <w:rsid w:val="007B0FAA"/>
    <w:rsid w:val="007B1120"/>
    <w:rsid w:val="007B1256"/>
    <w:rsid w:val="007B1315"/>
    <w:rsid w:val="007B1408"/>
    <w:rsid w:val="007B165E"/>
    <w:rsid w:val="007B16A4"/>
    <w:rsid w:val="007B176B"/>
    <w:rsid w:val="007B17E4"/>
    <w:rsid w:val="007B1920"/>
    <w:rsid w:val="007B1AD2"/>
    <w:rsid w:val="007B1B32"/>
    <w:rsid w:val="007B1CF7"/>
    <w:rsid w:val="007B1E3A"/>
    <w:rsid w:val="007B1EFB"/>
    <w:rsid w:val="007B21B4"/>
    <w:rsid w:val="007B21BA"/>
    <w:rsid w:val="007B223D"/>
    <w:rsid w:val="007B2431"/>
    <w:rsid w:val="007B245E"/>
    <w:rsid w:val="007B24A5"/>
    <w:rsid w:val="007B254D"/>
    <w:rsid w:val="007B2B55"/>
    <w:rsid w:val="007B2BC2"/>
    <w:rsid w:val="007B2E33"/>
    <w:rsid w:val="007B2FF1"/>
    <w:rsid w:val="007B32C6"/>
    <w:rsid w:val="007B332E"/>
    <w:rsid w:val="007B3676"/>
    <w:rsid w:val="007B37BC"/>
    <w:rsid w:val="007B3ACB"/>
    <w:rsid w:val="007B3E38"/>
    <w:rsid w:val="007B420D"/>
    <w:rsid w:val="007B42DC"/>
    <w:rsid w:val="007B44D9"/>
    <w:rsid w:val="007B4961"/>
    <w:rsid w:val="007B4A5E"/>
    <w:rsid w:val="007B4D02"/>
    <w:rsid w:val="007B4EC5"/>
    <w:rsid w:val="007B4FC2"/>
    <w:rsid w:val="007B545D"/>
    <w:rsid w:val="007B56CF"/>
    <w:rsid w:val="007B57BA"/>
    <w:rsid w:val="007B59BF"/>
    <w:rsid w:val="007B5AD8"/>
    <w:rsid w:val="007B5C5C"/>
    <w:rsid w:val="007B6028"/>
    <w:rsid w:val="007B64F8"/>
    <w:rsid w:val="007B678B"/>
    <w:rsid w:val="007B69AA"/>
    <w:rsid w:val="007B6E01"/>
    <w:rsid w:val="007B7052"/>
    <w:rsid w:val="007B7162"/>
    <w:rsid w:val="007B720B"/>
    <w:rsid w:val="007B7336"/>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8C0"/>
    <w:rsid w:val="007C1C40"/>
    <w:rsid w:val="007C20DC"/>
    <w:rsid w:val="007C2352"/>
    <w:rsid w:val="007C26A9"/>
    <w:rsid w:val="007C26AD"/>
    <w:rsid w:val="007C2739"/>
    <w:rsid w:val="007C289D"/>
    <w:rsid w:val="007C2964"/>
    <w:rsid w:val="007C2ED0"/>
    <w:rsid w:val="007C3040"/>
    <w:rsid w:val="007C30DC"/>
    <w:rsid w:val="007C30E8"/>
    <w:rsid w:val="007C3399"/>
    <w:rsid w:val="007C33F4"/>
    <w:rsid w:val="007C34A2"/>
    <w:rsid w:val="007C3BCD"/>
    <w:rsid w:val="007C3FA2"/>
    <w:rsid w:val="007C4096"/>
    <w:rsid w:val="007C4500"/>
    <w:rsid w:val="007C4B58"/>
    <w:rsid w:val="007C4D02"/>
    <w:rsid w:val="007C4DBA"/>
    <w:rsid w:val="007C5024"/>
    <w:rsid w:val="007C502A"/>
    <w:rsid w:val="007C52BF"/>
    <w:rsid w:val="007C53C1"/>
    <w:rsid w:val="007C5553"/>
    <w:rsid w:val="007C57CE"/>
    <w:rsid w:val="007C5A09"/>
    <w:rsid w:val="007C5AB6"/>
    <w:rsid w:val="007C5B92"/>
    <w:rsid w:val="007C5BB7"/>
    <w:rsid w:val="007C5DDF"/>
    <w:rsid w:val="007C5FD7"/>
    <w:rsid w:val="007C6622"/>
    <w:rsid w:val="007C6642"/>
    <w:rsid w:val="007C68CF"/>
    <w:rsid w:val="007C6B64"/>
    <w:rsid w:val="007C6C27"/>
    <w:rsid w:val="007C6FDE"/>
    <w:rsid w:val="007C72FD"/>
    <w:rsid w:val="007C7441"/>
    <w:rsid w:val="007C79FE"/>
    <w:rsid w:val="007C7D97"/>
    <w:rsid w:val="007C7DF2"/>
    <w:rsid w:val="007C7EE0"/>
    <w:rsid w:val="007D0395"/>
    <w:rsid w:val="007D046B"/>
    <w:rsid w:val="007D05E2"/>
    <w:rsid w:val="007D06CB"/>
    <w:rsid w:val="007D07CA"/>
    <w:rsid w:val="007D0AF2"/>
    <w:rsid w:val="007D0B23"/>
    <w:rsid w:val="007D0B6C"/>
    <w:rsid w:val="007D0C44"/>
    <w:rsid w:val="007D13C8"/>
    <w:rsid w:val="007D13E2"/>
    <w:rsid w:val="007D14B0"/>
    <w:rsid w:val="007D1658"/>
    <w:rsid w:val="007D16CB"/>
    <w:rsid w:val="007D16F7"/>
    <w:rsid w:val="007D1848"/>
    <w:rsid w:val="007D1A59"/>
    <w:rsid w:val="007D1C82"/>
    <w:rsid w:val="007D1D41"/>
    <w:rsid w:val="007D1D67"/>
    <w:rsid w:val="007D1DCE"/>
    <w:rsid w:val="007D1F3B"/>
    <w:rsid w:val="007D23E4"/>
    <w:rsid w:val="007D2667"/>
    <w:rsid w:val="007D2754"/>
    <w:rsid w:val="007D28EE"/>
    <w:rsid w:val="007D2A22"/>
    <w:rsid w:val="007D2A9A"/>
    <w:rsid w:val="007D2DD0"/>
    <w:rsid w:val="007D2EC2"/>
    <w:rsid w:val="007D2ED2"/>
    <w:rsid w:val="007D2F0B"/>
    <w:rsid w:val="007D352E"/>
    <w:rsid w:val="007D380A"/>
    <w:rsid w:val="007D3A54"/>
    <w:rsid w:val="007D3B17"/>
    <w:rsid w:val="007D3BD3"/>
    <w:rsid w:val="007D3CC9"/>
    <w:rsid w:val="007D4098"/>
    <w:rsid w:val="007D4115"/>
    <w:rsid w:val="007D42A6"/>
    <w:rsid w:val="007D4357"/>
    <w:rsid w:val="007D440B"/>
    <w:rsid w:val="007D4699"/>
    <w:rsid w:val="007D47DD"/>
    <w:rsid w:val="007D486A"/>
    <w:rsid w:val="007D4B5C"/>
    <w:rsid w:val="007D4CAA"/>
    <w:rsid w:val="007D4D00"/>
    <w:rsid w:val="007D4D3C"/>
    <w:rsid w:val="007D4F43"/>
    <w:rsid w:val="007D5169"/>
    <w:rsid w:val="007D5281"/>
    <w:rsid w:val="007D5493"/>
    <w:rsid w:val="007D5BDC"/>
    <w:rsid w:val="007D5D29"/>
    <w:rsid w:val="007D62E1"/>
    <w:rsid w:val="007D6351"/>
    <w:rsid w:val="007D6635"/>
    <w:rsid w:val="007D667A"/>
    <w:rsid w:val="007D6745"/>
    <w:rsid w:val="007D675E"/>
    <w:rsid w:val="007D6989"/>
    <w:rsid w:val="007D6AE8"/>
    <w:rsid w:val="007D6B59"/>
    <w:rsid w:val="007D6E2E"/>
    <w:rsid w:val="007D6E30"/>
    <w:rsid w:val="007D6E8D"/>
    <w:rsid w:val="007D6ECE"/>
    <w:rsid w:val="007D7193"/>
    <w:rsid w:val="007D7251"/>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604"/>
    <w:rsid w:val="007E4E12"/>
    <w:rsid w:val="007E4EC9"/>
    <w:rsid w:val="007E508E"/>
    <w:rsid w:val="007E5412"/>
    <w:rsid w:val="007E54CB"/>
    <w:rsid w:val="007E55B7"/>
    <w:rsid w:val="007E5BB1"/>
    <w:rsid w:val="007E5D70"/>
    <w:rsid w:val="007E5F75"/>
    <w:rsid w:val="007E6000"/>
    <w:rsid w:val="007E6244"/>
    <w:rsid w:val="007E6370"/>
    <w:rsid w:val="007E654A"/>
    <w:rsid w:val="007E656F"/>
    <w:rsid w:val="007E6654"/>
    <w:rsid w:val="007E670B"/>
    <w:rsid w:val="007E68C1"/>
    <w:rsid w:val="007E690D"/>
    <w:rsid w:val="007E6B63"/>
    <w:rsid w:val="007E6C44"/>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DF5"/>
    <w:rsid w:val="007F0E51"/>
    <w:rsid w:val="007F0FC5"/>
    <w:rsid w:val="007F1098"/>
    <w:rsid w:val="007F10B6"/>
    <w:rsid w:val="007F1582"/>
    <w:rsid w:val="007F181F"/>
    <w:rsid w:val="007F190F"/>
    <w:rsid w:val="007F19F8"/>
    <w:rsid w:val="007F1A34"/>
    <w:rsid w:val="007F1CD0"/>
    <w:rsid w:val="007F1FC7"/>
    <w:rsid w:val="007F22BF"/>
    <w:rsid w:val="007F26A3"/>
    <w:rsid w:val="007F29F0"/>
    <w:rsid w:val="007F2DB7"/>
    <w:rsid w:val="007F3156"/>
    <w:rsid w:val="007F3D63"/>
    <w:rsid w:val="007F3EA4"/>
    <w:rsid w:val="007F4272"/>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7E7"/>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0DB9"/>
    <w:rsid w:val="00800F5C"/>
    <w:rsid w:val="0080153E"/>
    <w:rsid w:val="00801630"/>
    <w:rsid w:val="00801678"/>
    <w:rsid w:val="008017AF"/>
    <w:rsid w:val="00801CD2"/>
    <w:rsid w:val="0080218E"/>
    <w:rsid w:val="0080242F"/>
    <w:rsid w:val="0080246D"/>
    <w:rsid w:val="008028D9"/>
    <w:rsid w:val="00802A0C"/>
    <w:rsid w:val="00802BC3"/>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989"/>
    <w:rsid w:val="00807BA7"/>
    <w:rsid w:val="00807E2A"/>
    <w:rsid w:val="00807E2C"/>
    <w:rsid w:val="00807E63"/>
    <w:rsid w:val="00807FD2"/>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B1F"/>
    <w:rsid w:val="00813E56"/>
    <w:rsid w:val="00813F43"/>
    <w:rsid w:val="008143FD"/>
    <w:rsid w:val="00814452"/>
    <w:rsid w:val="0081450B"/>
    <w:rsid w:val="008148B8"/>
    <w:rsid w:val="008154B4"/>
    <w:rsid w:val="008155D8"/>
    <w:rsid w:val="00815779"/>
    <w:rsid w:val="00815E0C"/>
    <w:rsid w:val="008160BB"/>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9"/>
    <w:rsid w:val="008204BD"/>
    <w:rsid w:val="00820524"/>
    <w:rsid w:val="0082077D"/>
    <w:rsid w:val="0082092C"/>
    <w:rsid w:val="00820C03"/>
    <w:rsid w:val="00820CB1"/>
    <w:rsid w:val="00820D4A"/>
    <w:rsid w:val="00820F57"/>
    <w:rsid w:val="00821070"/>
    <w:rsid w:val="00821593"/>
    <w:rsid w:val="00821698"/>
    <w:rsid w:val="008216D3"/>
    <w:rsid w:val="0082185C"/>
    <w:rsid w:val="00821870"/>
    <w:rsid w:val="00821A97"/>
    <w:rsid w:val="008222DC"/>
    <w:rsid w:val="008224B0"/>
    <w:rsid w:val="00822560"/>
    <w:rsid w:val="0082274A"/>
    <w:rsid w:val="00822768"/>
    <w:rsid w:val="0082299A"/>
    <w:rsid w:val="00822A75"/>
    <w:rsid w:val="00822A7A"/>
    <w:rsid w:val="00822C70"/>
    <w:rsid w:val="00822D98"/>
    <w:rsid w:val="00822FBE"/>
    <w:rsid w:val="008230A4"/>
    <w:rsid w:val="00823296"/>
    <w:rsid w:val="00823412"/>
    <w:rsid w:val="0082361E"/>
    <w:rsid w:val="00823E25"/>
    <w:rsid w:val="00823ED2"/>
    <w:rsid w:val="00824143"/>
    <w:rsid w:val="00824630"/>
    <w:rsid w:val="00824641"/>
    <w:rsid w:val="0082487C"/>
    <w:rsid w:val="008248A4"/>
    <w:rsid w:val="00824A91"/>
    <w:rsid w:val="00824C2E"/>
    <w:rsid w:val="0082505B"/>
    <w:rsid w:val="00825578"/>
    <w:rsid w:val="00825690"/>
    <w:rsid w:val="00825DC0"/>
    <w:rsid w:val="00825E27"/>
    <w:rsid w:val="00826260"/>
    <w:rsid w:val="00826280"/>
    <w:rsid w:val="00826664"/>
    <w:rsid w:val="008266BA"/>
    <w:rsid w:val="00826AB9"/>
    <w:rsid w:val="00826DD9"/>
    <w:rsid w:val="00826E70"/>
    <w:rsid w:val="00826FDA"/>
    <w:rsid w:val="0082739A"/>
    <w:rsid w:val="00827491"/>
    <w:rsid w:val="008276BA"/>
    <w:rsid w:val="00827842"/>
    <w:rsid w:val="008278B6"/>
    <w:rsid w:val="008300B8"/>
    <w:rsid w:val="008302DC"/>
    <w:rsid w:val="00830360"/>
    <w:rsid w:val="0083040E"/>
    <w:rsid w:val="00830758"/>
    <w:rsid w:val="00830908"/>
    <w:rsid w:val="00830E79"/>
    <w:rsid w:val="0083108A"/>
    <w:rsid w:val="0083128F"/>
    <w:rsid w:val="0083160A"/>
    <w:rsid w:val="0083170B"/>
    <w:rsid w:val="00831748"/>
    <w:rsid w:val="008319A6"/>
    <w:rsid w:val="00831AA6"/>
    <w:rsid w:val="0083213E"/>
    <w:rsid w:val="00832318"/>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4FFB"/>
    <w:rsid w:val="008355BE"/>
    <w:rsid w:val="00835883"/>
    <w:rsid w:val="00835ED7"/>
    <w:rsid w:val="00835FA5"/>
    <w:rsid w:val="00836039"/>
    <w:rsid w:val="00836774"/>
    <w:rsid w:val="00836FA9"/>
    <w:rsid w:val="0083751F"/>
    <w:rsid w:val="0083795D"/>
    <w:rsid w:val="00837BF2"/>
    <w:rsid w:val="00837C36"/>
    <w:rsid w:val="00837D64"/>
    <w:rsid w:val="00837F1D"/>
    <w:rsid w:val="00837F6D"/>
    <w:rsid w:val="0084022C"/>
    <w:rsid w:val="008402BE"/>
    <w:rsid w:val="008403BF"/>
    <w:rsid w:val="008408F0"/>
    <w:rsid w:val="0084095C"/>
    <w:rsid w:val="00840A00"/>
    <w:rsid w:val="00840C8D"/>
    <w:rsid w:val="00841255"/>
    <w:rsid w:val="0084126B"/>
    <w:rsid w:val="008412FA"/>
    <w:rsid w:val="00841AB3"/>
    <w:rsid w:val="00841CF5"/>
    <w:rsid w:val="00841D82"/>
    <w:rsid w:val="00842100"/>
    <w:rsid w:val="0084215F"/>
    <w:rsid w:val="008424CB"/>
    <w:rsid w:val="00842A0D"/>
    <w:rsid w:val="00842B26"/>
    <w:rsid w:val="00842C01"/>
    <w:rsid w:val="00842C86"/>
    <w:rsid w:val="00842CC6"/>
    <w:rsid w:val="008430F8"/>
    <w:rsid w:val="0084315A"/>
    <w:rsid w:val="00843170"/>
    <w:rsid w:val="00843263"/>
    <w:rsid w:val="008433F4"/>
    <w:rsid w:val="008437ED"/>
    <w:rsid w:val="00843846"/>
    <w:rsid w:val="00843A28"/>
    <w:rsid w:val="00843D19"/>
    <w:rsid w:val="00843F42"/>
    <w:rsid w:val="0084406A"/>
    <w:rsid w:val="00844135"/>
    <w:rsid w:val="00844157"/>
    <w:rsid w:val="008442E9"/>
    <w:rsid w:val="0084454E"/>
    <w:rsid w:val="0084480A"/>
    <w:rsid w:val="00844A20"/>
    <w:rsid w:val="00844B86"/>
    <w:rsid w:val="00844BE9"/>
    <w:rsid w:val="00844C1A"/>
    <w:rsid w:val="00844E17"/>
    <w:rsid w:val="00844EFD"/>
    <w:rsid w:val="00844F99"/>
    <w:rsid w:val="008457D1"/>
    <w:rsid w:val="00845810"/>
    <w:rsid w:val="00845992"/>
    <w:rsid w:val="00845BF6"/>
    <w:rsid w:val="00845C08"/>
    <w:rsid w:val="00845D2E"/>
    <w:rsid w:val="00845DBF"/>
    <w:rsid w:val="00846087"/>
    <w:rsid w:val="00846297"/>
    <w:rsid w:val="00846E9E"/>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9E5"/>
    <w:rsid w:val="00850A20"/>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003"/>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2C9"/>
    <w:rsid w:val="00856941"/>
    <w:rsid w:val="00856CAE"/>
    <w:rsid w:val="00856CDA"/>
    <w:rsid w:val="00857C32"/>
    <w:rsid w:val="00857F67"/>
    <w:rsid w:val="008600DB"/>
    <w:rsid w:val="00860200"/>
    <w:rsid w:val="0086031E"/>
    <w:rsid w:val="00860479"/>
    <w:rsid w:val="0086053A"/>
    <w:rsid w:val="00860969"/>
    <w:rsid w:val="00860A90"/>
    <w:rsid w:val="00860F87"/>
    <w:rsid w:val="00861283"/>
    <w:rsid w:val="008614A9"/>
    <w:rsid w:val="0086162F"/>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A9"/>
    <w:rsid w:val="00864BD9"/>
    <w:rsid w:val="00864D59"/>
    <w:rsid w:val="00864E80"/>
    <w:rsid w:val="00864EA0"/>
    <w:rsid w:val="00864F09"/>
    <w:rsid w:val="0086502A"/>
    <w:rsid w:val="00865211"/>
    <w:rsid w:val="008653F3"/>
    <w:rsid w:val="008654BA"/>
    <w:rsid w:val="00865910"/>
    <w:rsid w:val="00865DA2"/>
    <w:rsid w:val="00865F73"/>
    <w:rsid w:val="00866350"/>
    <w:rsid w:val="0086651B"/>
    <w:rsid w:val="008665A1"/>
    <w:rsid w:val="008669CA"/>
    <w:rsid w:val="00866F53"/>
    <w:rsid w:val="008670CE"/>
    <w:rsid w:val="0086731A"/>
    <w:rsid w:val="008673C4"/>
    <w:rsid w:val="0086748B"/>
    <w:rsid w:val="00867536"/>
    <w:rsid w:val="00867567"/>
    <w:rsid w:val="00867B2B"/>
    <w:rsid w:val="00867BDE"/>
    <w:rsid w:val="00867C00"/>
    <w:rsid w:val="00867D05"/>
    <w:rsid w:val="00867F69"/>
    <w:rsid w:val="0087012B"/>
    <w:rsid w:val="00870172"/>
    <w:rsid w:val="00870195"/>
    <w:rsid w:val="00870623"/>
    <w:rsid w:val="008706DF"/>
    <w:rsid w:val="00870F7D"/>
    <w:rsid w:val="00870F83"/>
    <w:rsid w:val="0087117E"/>
    <w:rsid w:val="00871392"/>
    <w:rsid w:val="008713C2"/>
    <w:rsid w:val="008714D5"/>
    <w:rsid w:val="0087152E"/>
    <w:rsid w:val="0087153B"/>
    <w:rsid w:val="00871A5F"/>
    <w:rsid w:val="00871ADB"/>
    <w:rsid w:val="008721A2"/>
    <w:rsid w:val="0087238B"/>
    <w:rsid w:val="0087264D"/>
    <w:rsid w:val="0087266D"/>
    <w:rsid w:val="008726E1"/>
    <w:rsid w:val="0087275B"/>
    <w:rsid w:val="008729F3"/>
    <w:rsid w:val="00872DA6"/>
    <w:rsid w:val="008730D6"/>
    <w:rsid w:val="008730DA"/>
    <w:rsid w:val="008730F8"/>
    <w:rsid w:val="0087330C"/>
    <w:rsid w:val="0087372F"/>
    <w:rsid w:val="00873BF4"/>
    <w:rsid w:val="00873D87"/>
    <w:rsid w:val="00874075"/>
    <w:rsid w:val="008743F3"/>
    <w:rsid w:val="0087444A"/>
    <w:rsid w:val="008745ED"/>
    <w:rsid w:val="00874783"/>
    <w:rsid w:val="00874929"/>
    <w:rsid w:val="00874ED2"/>
    <w:rsid w:val="00874F77"/>
    <w:rsid w:val="00874F85"/>
    <w:rsid w:val="00874FC8"/>
    <w:rsid w:val="008750E7"/>
    <w:rsid w:val="00875139"/>
    <w:rsid w:val="00875186"/>
    <w:rsid w:val="00875400"/>
    <w:rsid w:val="00875410"/>
    <w:rsid w:val="0087572E"/>
    <w:rsid w:val="00875AC7"/>
    <w:rsid w:val="00875AF6"/>
    <w:rsid w:val="00875B01"/>
    <w:rsid w:val="00875B10"/>
    <w:rsid w:val="00875B5D"/>
    <w:rsid w:val="00875E25"/>
    <w:rsid w:val="00875E54"/>
    <w:rsid w:val="00875E93"/>
    <w:rsid w:val="00875EDC"/>
    <w:rsid w:val="00875F45"/>
    <w:rsid w:val="00876318"/>
    <w:rsid w:val="0087633F"/>
    <w:rsid w:val="0087660C"/>
    <w:rsid w:val="008769A0"/>
    <w:rsid w:val="008769FF"/>
    <w:rsid w:val="0087708B"/>
    <w:rsid w:val="00877095"/>
    <w:rsid w:val="008774FC"/>
    <w:rsid w:val="00877C6E"/>
    <w:rsid w:val="00877FFD"/>
    <w:rsid w:val="008801F3"/>
    <w:rsid w:val="00880320"/>
    <w:rsid w:val="008803F6"/>
    <w:rsid w:val="008805C3"/>
    <w:rsid w:val="008805CC"/>
    <w:rsid w:val="0088064F"/>
    <w:rsid w:val="00880B0D"/>
    <w:rsid w:val="00880DE3"/>
    <w:rsid w:val="00880F3E"/>
    <w:rsid w:val="00881163"/>
    <w:rsid w:val="008811AB"/>
    <w:rsid w:val="008813E1"/>
    <w:rsid w:val="00881473"/>
    <w:rsid w:val="00881789"/>
    <w:rsid w:val="00881A2E"/>
    <w:rsid w:val="00881CB4"/>
    <w:rsid w:val="00881EE5"/>
    <w:rsid w:val="00882017"/>
    <w:rsid w:val="00882348"/>
    <w:rsid w:val="008824A4"/>
    <w:rsid w:val="0088251B"/>
    <w:rsid w:val="008826F7"/>
    <w:rsid w:val="00882716"/>
    <w:rsid w:val="00882723"/>
    <w:rsid w:val="00882C71"/>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05E"/>
    <w:rsid w:val="00886097"/>
    <w:rsid w:val="00886282"/>
    <w:rsid w:val="0088648A"/>
    <w:rsid w:val="008865B1"/>
    <w:rsid w:val="0088662F"/>
    <w:rsid w:val="00886663"/>
    <w:rsid w:val="00886AD1"/>
    <w:rsid w:val="00886DE0"/>
    <w:rsid w:val="008872E0"/>
    <w:rsid w:val="008873BC"/>
    <w:rsid w:val="00887AAE"/>
    <w:rsid w:val="008902D7"/>
    <w:rsid w:val="0089048C"/>
    <w:rsid w:val="00890889"/>
    <w:rsid w:val="008908BA"/>
    <w:rsid w:val="00890CAB"/>
    <w:rsid w:val="00891114"/>
    <w:rsid w:val="0089133E"/>
    <w:rsid w:val="008915BC"/>
    <w:rsid w:val="008915C8"/>
    <w:rsid w:val="0089165D"/>
    <w:rsid w:val="008916D2"/>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927"/>
    <w:rsid w:val="00894A51"/>
    <w:rsid w:val="00894E25"/>
    <w:rsid w:val="00894EF9"/>
    <w:rsid w:val="008950EB"/>
    <w:rsid w:val="0089558A"/>
    <w:rsid w:val="00895832"/>
    <w:rsid w:val="0089586D"/>
    <w:rsid w:val="00895919"/>
    <w:rsid w:val="00895FF8"/>
    <w:rsid w:val="008960A9"/>
    <w:rsid w:val="008962DB"/>
    <w:rsid w:val="00896662"/>
    <w:rsid w:val="008966F6"/>
    <w:rsid w:val="0089675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387"/>
    <w:rsid w:val="008A25E6"/>
    <w:rsid w:val="008A266F"/>
    <w:rsid w:val="008A2D20"/>
    <w:rsid w:val="008A2DC7"/>
    <w:rsid w:val="008A2FE2"/>
    <w:rsid w:val="008A338F"/>
    <w:rsid w:val="008A339F"/>
    <w:rsid w:val="008A359D"/>
    <w:rsid w:val="008A36E4"/>
    <w:rsid w:val="008A3777"/>
    <w:rsid w:val="008A3E1A"/>
    <w:rsid w:val="008A3E62"/>
    <w:rsid w:val="008A415D"/>
    <w:rsid w:val="008A4316"/>
    <w:rsid w:val="008A4614"/>
    <w:rsid w:val="008A46B7"/>
    <w:rsid w:val="008A48C1"/>
    <w:rsid w:val="008A4D52"/>
    <w:rsid w:val="008A4FA1"/>
    <w:rsid w:val="008A53EB"/>
    <w:rsid w:val="008A56C8"/>
    <w:rsid w:val="008A57E5"/>
    <w:rsid w:val="008A5D17"/>
    <w:rsid w:val="008A6402"/>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DA4"/>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2C6"/>
    <w:rsid w:val="008B56AF"/>
    <w:rsid w:val="008B5872"/>
    <w:rsid w:val="008B5A7E"/>
    <w:rsid w:val="008B5BFC"/>
    <w:rsid w:val="008B5E6A"/>
    <w:rsid w:val="008B5EA9"/>
    <w:rsid w:val="008B5F6D"/>
    <w:rsid w:val="008B611C"/>
    <w:rsid w:val="008B6452"/>
    <w:rsid w:val="008B66AB"/>
    <w:rsid w:val="008B6CC1"/>
    <w:rsid w:val="008B6D07"/>
    <w:rsid w:val="008B6E50"/>
    <w:rsid w:val="008B71C9"/>
    <w:rsid w:val="008B7685"/>
    <w:rsid w:val="008B79D3"/>
    <w:rsid w:val="008B7CB8"/>
    <w:rsid w:val="008C0309"/>
    <w:rsid w:val="008C0366"/>
    <w:rsid w:val="008C06B8"/>
    <w:rsid w:val="008C0AE1"/>
    <w:rsid w:val="008C0F0C"/>
    <w:rsid w:val="008C0F2D"/>
    <w:rsid w:val="008C0FEE"/>
    <w:rsid w:val="008C138B"/>
    <w:rsid w:val="008C1450"/>
    <w:rsid w:val="008C1512"/>
    <w:rsid w:val="008C1AD6"/>
    <w:rsid w:val="008C1DC0"/>
    <w:rsid w:val="008C1DCE"/>
    <w:rsid w:val="008C1E59"/>
    <w:rsid w:val="008C20EB"/>
    <w:rsid w:val="008C239D"/>
    <w:rsid w:val="008C263A"/>
    <w:rsid w:val="008C26FD"/>
    <w:rsid w:val="008C2964"/>
    <w:rsid w:val="008C2D0F"/>
    <w:rsid w:val="008C2D6B"/>
    <w:rsid w:val="008C2EA7"/>
    <w:rsid w:val="008C3002"/>
    <w:rsid w:val="008C343F"/>
    <w:rsid w:val="008C3478"/>
    <w:rsid w:val="008C3487"/>
    <w:rsid w:val="008C375E"/>
    <w:rsid w:val="008C37DC"/>
    <w:rsid w:val="008C3A4E"/>
    <w:rsid w:val="008C3A6D"/>
    <w:rsid w:val="008C40B6"/>
    <w:rsid w:val="008C44CD"/>
    <w:rsid w:val="008C4C4D"/>
    <w:rsid w:val="008C4C82"/>
    <w:rsid w:val="008C51BA"/>
    <w:rsid w:val="008C53A7"/>
    <w:rsid w:val="008C5B56"/>
    <w:rsid w:val="008C60D1"/>
    <w:rsid w:val="008C6119"/>
    <w:rsid w:val="008C62C8"/>
    <w:rsid w:val="008C66B4"/>
    <w:rsid w:val="008C685E"/>
    <w:rsid w:val="008C69A4"/>
    <w:rsid w:val="008C6B3D"/>
    <w:rsid w:val="008C6EF2"/>
    <w:rsid w:val="008C6F74"/>
    <w:rsid w:val="008C70B0"/>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423"/>
    <w:rsid w:val="008D25F5"/>
    <w:rsid w:val="008D26A0"/>
    <w:rsid w:val="008D27FC"/>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06B"/>
    <w:rsid w:val="008D63F2"/>
    <w:rsid w:val="008D6E9F"/>
    <w:rsid w:val="008D7035"/>
    <w:rsid w:val="008D707B"/>
    <w:rsid w:val="008D71AA"/>
    <w:rsid w:val="008D75D0"/>
    <w:rsid w:val="008D76FF"/>
    <w:rsid w:val="008D772A"/>
    <w:rsid w:val="008D796F"/>
    <w:rsid w:val="008D7DD9"/>
    <w:rsid w:val="008D7E68"/>
    <w:rsid w:val="008D7F51"/>
    <w:rsid w:val="008E023B"/>
    <w:rsid w:val="008E0819"/>
    <w:rsid w:val="008E081B"/>
    <w:rsid w:val="008E0976"/>
    <w:rsid w:val="008E0A67"/>
    <w:rsid w:val="008E0B6D"/>
    <w:rsid w:val="008E0C40"/>
    <w:rsid w:val="008E0EAE"/>
    <w:rsid w:val="008E0F52"/>
    <w:rsid w:val="008E0F90"/>
    <w:rsid w:val="008E10BD"/>
    <w:rsid w:val="008E13F3"/>
    <w:rsid w:val="008E1506"/>
    <w:rsid w:val="008E15EC"/>
    <w:rsid w:val="008E187B"/>
    <w:rsid w:val="008E1A4A"/>
    <w:rsid w:val="008E1A57"/>
    <w:rsid w:val="008E1C22"/>
    <w:rsid w:val="008E1C58"/>
    <w:rsid w:val="008E1C8D"/>
    <w:rsid w:val="008E1D83"/>
    <w:rsid w:val="008E2361"/>
    <w:rsid w:val="008E25DE"/>
    <w:rsid w:val="008E2ACB"/>
    <w:rsid w:val="008E2BB2"/>
    <w:rsid w:val="008E2D38"/>
    <w:rsid w:val="008E2E10"/>
    <w:rsid w:val="008E2E56"/>
    <w:rsid w:val="008E2F1E"/>
    <w:rsid w:val="008E2FAF"/>
    <w:rsid w:val="008E37B1"/>
    <w:rsid w:val="008E3F14"/>
    <w:rsid w:val="008E41BA"/>
    <w:rsid w:val="008E4332"/>
    <w:rsid w:val="008E4461"/>
    <w:rsid w:val="008E4CE5"/>
    <w:rsid w:val="008E4D92"/>
    <w:rsid w:val="008E4ECC"/>
    <w:rsid w:val="008E5169"/>
    <w:rsid w:val="008E522A"/>
    <w:rsid w:val="008E53A7"/>
    <w:rsid w:val="008E5626"/>
    <w:rsid w:val="008E595F"/>
    <w:rsid w:val="008E5A4C"/>
    <w:rsid w:val="008E5B15"/>
    <w:rsid w:val="008E5B3F"/>
    <w:rsid w:val="008E5D06"/>
    <w:rsid w:val="008E5F57"/>
    <w:rsid w:val="008E63FE"/>
    <w:rsid w:val="008E647D"/>
    <w:rsid w:val="008E64C7"/>
    <w:rsid w:val="008E69AA"/>
    <w:rsid w:val="008E6BA8"/>
    <w:rsid w:val="008E6C8B"/>
    <w:rsid w:val="008E7178"/>
    <w:rsid w:val="008E724A"/>
    <w:rsid w:val="008E736B"/>
    <w:rsid w:val="008E7696"/>
    <w:rsid w:val="008E76F8"/>
    <w:rsid w:val="008E785F"/>
    <w:rsid w:val="008E79D3"/>
    <w:rsid w:val="008E7A07"/>
    <w:rsid w:val="008E7F6D"/>
    <w:rsid w:val="008F0072"/>
    <w:rsid w:val="008F0300"/>
    <w:rsid w:val="008F0360"/>
    <w:rsid w:val="008F04DE"/>
    <w:rsid w:val="008F0580"/>
    <w:rsid w:val="008F0A7D"/>
    <w:rsid w:val="008F0AC0"/>
    <w:rsid w:val="008F0D03"/>
    <w:rsid w:val="008F0EB6"/>
    <w:rsid w:val="008F0F2D"/>
    <w:rsid w:val="008F0FF2"/>
    <w:rsid w:val="008F11DD"/>
    <w:rsid w:val="008F15C3"/>
    <w:rsid w:val="008F1897"/>
    <w:rsid w:val="008F1FBC"/>
    <w:rsid w:val="008F21F6"/>
    <w:rsid w:val="008F23B9"/>
    <w:rsid w:val="008F248D"/>
    <w:rsid w:val="008F2521"/>
    <w:rsid w:val="008F2587"/>
    <w:rsid w:val="008F288D"/>
    <w:rsid w:val="008F2A91"/>
    <w:rsid w:val="008F2B58"/>
    <w:rsid w:val="008F30BD"/>
    <w:rsid w:val="008F3213"/>
    <w:rsid w:val="008F32B4"/>
    <w:rsid w:val="008F353F"/>
    <w:rsid w:val="008F389C"/>
    <w:rsid w:val="008F38A6"/>
    <w:rsid w:val="008F3A79"/>
    <w:rsid w:val="008F3C6E"/>
    <w:rsid w:val="008F3D34"/>
    <w:rsid w:val="008F403B"/>
    <w:rsid w:val="008F41E4"/>
    <w:rsid w:val="008F4338"/>
    <w:rsid w:val="008F467D"/>
    <w:rsid w:val="008F4992"/>
    <w:rsid w:val="008F4D9C"/>
    <w:rsid w:val="008F4ED2"/>
    <w:rsid w:val="008F50F9"/>
    <w:rsid w:val="008F5171"/>
    <w:rsid w:val="008F52D1"/>
    <w:rsid w:val="008F552A"/>
    <w:rsid w:val="008F5959"/>
    <w:rsid w:val="008F5A27"/>
    <w:rsid w:val="008F5E69"/>
    <w:rsid w:val="008F6514"/>
    <w:rsid w:val="008F65D8"/>
    <w:rsid w:val="008F68D8"/>
    <w:rsid w:val="008F692B"/>
    <w:rsid w:val="008F699C"/>
    <w:rsid w:val="008F6B43"/>
    <w:rsid w:val="008F6DB6"/>
    <w:rsid w:val="008F7224"/>
    <w:rsid w:val="008F7601"/>
    <w:rsid w:val="008F7620"/>
    <w:rsid w:val="008F781E"/>
    <w:rsid w:val="008F7BE0"/>
    <w:rsid w:val="008F7CFA"/>
    <w:rsid w:val="008F7D63"/>
    <w:rsid w:val="00900061"/>
    <w:rsid w:val="009001E3"/>
    <w:rsid w:val="0090031F"/>
    <w:rsid w:val="009003D2"/>
    <w:rsid w:val="009005C6"/>
    <w:rsid w:val="009007BB"/>
    <w:rsid w:val="00900868"/>
    <w:rsid w:val="00900A6A"/>
    <w:rsid w:val="00900CE3"/>
    <w:rsid w:val="00901061"/>
    <w:rsid w:val="009011F7"/>
    <w:rsid w:val="0090140C"/>
    <w:rsid w:val="009015D3"/>
    <w:rsid w:val="009019DE"/>
    <w:rsid w:val="009019EE"/>
    <w:rsid w:val="00901C0D"/>
    <w:rsid w:val="00902607"/>
    <w:rsid w:val="009027FC"/>
    <w:rsid w:val="00902E3F"/>
    <w:rsid w:val="0090301E"/>
    <w:rsid w:val="0090302F"/>
    <w:rsid w:val="00903166"/>
    <w:rsid w:val="00903329"/>
    <w:rsid w:val="00904060"/>
    <w:rsid w:val="00904340"/>
    <w:rsid w:val="00904B0F"/>
    <w:rsid w:val="00904ED8"/>
    <w:rsid w:val="00904F35"/>
    <w:rsid w:val="009052B0"/>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B12"/>
    <w:rsid w:val="00906FEA"/>
    <w:rsid w:val="00907131"/>
    <w:rsid w:val="00907368"/>
    <w:rsid w:val="0090741F"/>
    <w:rsid w:val="009078DE"/>
    <w:rsid w:val="009079A7"/>
    <w:rsid w:val="00907BFD"/>
    <w:rsid w:val="00907E66"/>
    <w:rsid w:val="00907F26"/>
    <w:rsid w:val="00907FAF"/>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12D"/>
    <w:rsid w:val="0091244D"/>
    <w:rsid w:val="00912493"/>
    <w:rsid w:val="009127CB"/>
    <w:rsid w:val="00912B88"/>
    <w:rsid w:val="00912C06"/>
    <w:rsid w:val="00912D0B"/>
    <w:rsid w:val="0091300B"/>
    <w:rsid w:val="00913060"/>
    <w:rsid w:val="0091324D"/>
    <w:rsid w:val="009137D4"/>
    <w:rsid w:val="00913873"/>
    <w:rsid w:val="009139E7"/>
    <w:rsid w:val="00914300"/>
    <w:rsid w:val="0091441E"/>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AD0"/>
    <w:rsid w:val="00916D50"/>
    <w:rsid w:val="00916E9D"/>
    <w:rsid w:val="00916EFD"/>
    <w:rsid w:val="00917156"/>
    <w:rsid w:val="009172FA"/>
    <w:rsid w:val="009173D3"/>
    <w:rsid w:val="00917428"/>
    <w:rsid w:val="00917528"/>
    <w:rsid w:val="00917793"/>
    <w:rsid w:val="00917BBD"/>
    <w:rsid w:val="00920537"/>
    <w:rsid w:val="0092067F"/>
    <w:rsid w:val="00920C42"/>
    <w:rsid w:val="00920D41"/>
    <w:rsid w:val="00920F0E"/>
    <w:rsid w:val="0092107D"/>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3F9F"/>
    <w:rsid w:val="0092409F"/>
    <w:rsid w:val="009241C6"/>
    <w:rsid w:val="00924252"/>
    <w:rsid w:val="009243D6"/>
    <w:rsid w:val="00924500"/>
    <w:rsid w:val="00924D67"/>
    <w:rsid w:val="00924EAA"/>
    <w:rsid w:val="009253AB"/>
    <w:rsid w:val="0092599D"/>
    <w:rsid w:val="009259A9"/>
    <w:rsid w:val="00925D92"/>
    <w:rsid w:val="00925E77"/>
    <w:rsid w:val="00925E9F"/>
    <w:rsid w:val="00925FBF"/>
    <w:rsid w:val="00925FD2"/>
    <w:rsid w:val="00926163"/>
    <w:rsid w:val="00926519"/>
    <w:rsid w:val="009266E7"/>
    <w:rsid w:val="00926DD5"/>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8E2"/>
    <w:rsid w:val="0093197F"/>
    <w:rsid w:val="00931A2E"/>
    <w:rsid w:val="00931A33"/>
    <w:rsid w:val="00931A65"/>
    <w:rsid w:val="00931ACF"/>
    <w:rsid w:val="00931B76"/>
    <w:rsid w:val="00932215"/>
    <w:rsid w:val="00932664"/>
    <w:rsid w:val="00932CED"/>
    <w:rsid w:val="00932E82"/>
    <w:rsid w:val="00932EF2"/>
    <w:rsid w:val="00933140"/>
    <w:rsid w:val="00933836"/>
    <w:rsid w:val="009338B2"/>
    <w:rsid w:val="0093390F"/>
    <w:rsid w:val="00933B9D"/>
    <w:rsid w:val="0093434D"/>
    <w:rsid w:val="009346B9"/>
    <w:rsid w:val="00934750"/>
    <w:rsid w:val="00934A98"/>
    <w:rsid w:val="00934C39"/>
    <w:rsid w:val="00934E17"/>
    <w:rsid w:val="00934F00"/>
    <w:rsid w:val="009350BF"/>
    <w:rsid w:val="009352C5"/>
    <w:rsid w:val="009352C9"/>
    <w:rsid w:val="00935337"/>
    <w:rsid w:val="009353DB"/>
    <w:rsid w:val="009358F8"/>
    <w:rsid w:val="00935C51"/>
    <w:rsid w:val="00935C8F"/>
    <w:rsid w:val="00935E6F"/>
    <w:rsid w:val="00936767"/>
    <w:rsid w:val="00936BB6"/>
    <w:rsid w:val="00936C29"/>
    <w:rsid w:val="00936E7E"/>
    <w:rsid w:val="00936FD8"/>
    <w:rsid w:val="0093710A"/>
    <w:rsid w:val="0093717E"/>
    <w:rsid w:val="009372EF"/>
    <w:rsid w:val="00937883"/>
    <w:rsid w:val="00937A13"/>
    <w:rsid w:val="00937AC7"/>
    <w:rsid w:val="00937BF8"/>
    <w:rsid w:val="00937EAA"/>
    <w:rsid w:val="00940023"/>
    <w:rsid w:val="009401CE"/>
    <w:rsid w:val="009401F1"/>
    <w:rsid w:val="009403BA"/>
    <w:rsid w:val="009406AC"/>
    <w:rsid w:val="00940E34"/>
    <w:rsid w:val="00940FAC"/>
    <w:rsid w:val="009412A7"/>
    <w:rsid w:val="00941AD8"/>
    <w:rsid w:val="00941CF9"/>
    <w:rsid w:val="0094203F"/>
    <w:rsid w:val="009422E4"/>
    <w:rsid w:val="009424A0"/>
    <w:rsid w:val="009424E3"/>
    <w:rsid w:val="009429CA"/>
    <w:rsid w:val="00942A81"/>
    <w:rsid w:val="00942D0B"/>
    <w:rsid w:val="00942E11"/>
    <w:rsid w:val="00942E2D"/>
    <w:rsid w:val="00943136"/>
    <w:rsid w:val="00943179"/>
    <w:rsid w:val="009431C1"/>
    <w:rsid w:val="0094332F"/>
    <w:rsid w:val="009433BB"/>
    <w:rsid w:val="009437A1"/>
    <w:rsid w:val="0094380B"/>
    <w:rsid w:val="00943A63"/>
    <w:rsid w:val="00943B42"/>
    <w:rsid w:val="00943BA9"/>
    <w:rsid w:val="00943C50"/>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04D"/>
    <w:rsid w:val="00946180"/>
    <w:rsid w:val="009462F5"/>
    <w:rsid w:val="0094631A"/>
    <w:rsid w:val="00946470"/>
    <w:rsid w:val="00946568"/>
    <w:rsid w:val="009466DE"/>
    <w:rsid w:val="009467EE"/>
    <w:rsid w:val="00946A3F"/>
    <w:rsid w:val="00946C56"/>
    <w:rsid w:val="00946DAA"/>
    <w:rsid w:val="00946DE8"/>
    <w:rsid w:val="00946F8B"/>
    <w:rsid w:val="0094723C"/>
    <w:rsid w:val="00947341"/>
    <w:rsid w:val="0094755E"/>
    <w:rsid w:val="009477A2"/>
    <w:rsid w:val="00947C35"/>
    <w:rsid w:val="00947EDA"/>
    <w:rsid w:val="0095005D"/>
    <w:rsid w:val="009505C4"/>
    <w:rsid w:val="009505CE"/>
    <w:rsid w:val="0095080E"/>
    <w:rsid w:val="0095086D"/>
    <w:rsid w:val="009508DD"/>
    <w:rsid w:val="00950A88"/>
    <w:rsid w:val="00950F96"/>
    <w:rsid w:val="0095109C"/>
    <w:rsid w:val="00951114"/>
    <w:rsid w:val="0095117D"/>
    <w:rsid w:val="00951405"/>
    <w:rsid w:val="00951492"/>
    <w:rsid w:val="009515BB"/>
    <w:rsid w:val="00951861"/>
    <w:rsid w:val="00951D66"/>
    <w:rsid w:val="00951FAA"/>
    <w:rsid w:val="00951FC5"/>
    <w:rsid w:val="00952283"/>
    <w:rsid w:val="00952322"/>
    <w:rsid w:val="009525C9"/>
    <w:rsid w:val="009526C2"/>
    <w:rsid w:val="0095287B"/>
    <w:rsid w:val="009528F3"/>
    <w:rsid w:val="00952C1D"/>
    <w:rsid w:val="00952C31"/>
    <w:rsid w:val="00952C88"/>
    <w:rsid w:val="00952DD1"/>
    <w:rsid w:val="00952E2A"/>
    <w:rsid w:val="00952F1E"/>
    <w:rsid w:val="00952F54"/>
    <w:rsid w:val="00953511"/>
    <w:rsid w:val="009535E1"/>
    <w:rsid w:val="00953829"/>
    <w:rsid w:val="00953FF1"/>
    <w:rsid w:val="00954365"/>
    <w:rsid w:val="0095442F"/>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67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6E90"/>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D69"/>
    <w:rsid w:val="00962FF3"/>
    <w:rsid w:val="00963170"/>
    <w:rsid w:val="00963581"/>
    <w:rsid w:val="00963643"/>
    <w:rsid w:val="00963CBD"/>
    <w:rsid w:val="00963E63"/>
    <w:rsid w:val="00963F50"/>
    <w:rsid w:val="009642A0"/>
    <w:rsid w:val="009643E8"/>
    <w:rsid w:val="009645E6"/>
    <w:rsid w:val="0096496B"/>
    <w:rsid w:val="00964DDF"/>
    <w:rsid w:val="00964E58"/>
    <w:rsid w:val="009651BC"/>
    <w:rsid w:val="0096536C"/>
    <w:rsid w:val="00965781"/>
    <w:rsid w:val="0096583E"/>
    <w:rsid w:val="00965938"/>
    <w:rsid w:val="00965B43"/>
    <w:rsid w:val="00966093"/>
    <w:rsid w:val="0096616E"/>
    <w:rsid w:val="0096645F"/>
    <w:rsid w:val="00966486"/>
    <w:rsid w:val="009668F5"/>
    <w:rsid w:val="009669A5"/>
    <w:rsid w:val="009669F1"/>
    <w:rsid w:val="00966ED4"/>
    <w:rsid w:val="00966EEA"/>
    <w:rsid w:val="00966FD9"/>
    <w:rsid w:val="009674E9"/>
    <w:rsid w:val="009675B3"/>
    <w:rsid w:val="0096760C"/>
    <w:rsid w:val="00967675"/>
    <w:rsid w:val="00967794"/>
    <w:rsid w:val="009679F6"/>
    <w:rsid w:val="00967BD2"/>
    <w:rsid w:val="00967C04"/>
    <w:rsid w:val="009700EC"/>
    <w:rsid w:val="00970259"/>
    <w:rsid w:val="009704C6"/>
    <w:rsid w:val="00970516"/>
    <w:rsid w:val="009705AA"/>
    <w:rsid w:val="00970B81"/>
    <w:rsid w:val="00970CED"/>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3FE6"/>
    <w:rsid w:val="00974061"/>
    <w:rsid w:val="009743A7"/>
    <w:rsid w:val="00974DDE"/>
    <w:rsid w:val="009753FC"/>
    <w:rsid w:val="00975622"/>
    <w:rsid w:val="00975D82"/>
    <w:rsid w:val="00976348"/>
    <w:rsid w:val="0097634D"/>
    <w:rsid w:val="009767EC"/>
    <w:rsid w:val="009769CE"/>
    <w:rsid w:val="00976FA2"/>
    <w:rsid w:val="0097712A"/>
    <w:rsid w:val="0097733D"/>
    <w:rsid w:val="0097742F"/>
    <w:rsid w:val="00977A1F"/>
    <w:rsid w:val="00977CE3"/>
    <w:rsid w:val="00977DA1"/>
    <w:rsid w:val="00977EBD"/>
    <w:rsid w:val="00977FC0"/>
    <w:rsid w:val="00977FC2"/>
    <w:rsid w:val="00980169"/>
    <w:rsid w:val="009801DD"/>
    <w:rsid w:val="009802BC"/>
    <w:rsid w:val="0098037A"/>
    <w:rsid w:val="00980460"/>
    <w:rsid w:val="00980883"/>
    <w:rsid w:val="0098092C"/>
    <w:rsid w:val="00980A0C"/>
    <w:rsid w:val="00980A37"/>
    <w:rsid w:val="009811A7"/>
    <w:rsid w:val="0098124B"/>
    <w:rsid w:val="009817B6"/>
    <w:rsid w:val="00981A69"/>
    <w:rsid w:val="00981A79"/>
    <w:rsid w:val="00981BAC"/>
    <w:rsid w:val="00981CA9"/>
    <w:rsid w:val="009821C0"/>
    <w:rsid w:val="009822EA"/>
    <w:rsid w:val="009823DE"/>
    <w:rsid w:val="0098285E"/>
    <w:rsid w:val="00982A63"/>
    <w:rsid w:val="00982C76"/>
    <w:rsid w:val="00982CDF"/>
    <w:rsid w:val="00982FA9"/>
    <w:rsid w:val="009830AE"/>
    <w:rsid w:val="009832A8"/>
    <w:rsid w:val="009836E5"/>
    <w:rsid w:val="009837FF"/>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4D7"/>
    <w:rsid w:val="009877FC"/>
    <w:rsid w:val="00990151"/>
    <w:rsid w:val="009905E9"/>
    <w:rsid w:val="00990A70"/>
    <w:rsid w:val="00990B43"/>
    <w:rsid w:val="00990D45"/>
    <w:rsid w:val="00990EAC"/>
    <w:rsid w:val="009911A5"/>
    <w:rsid w:val="009918F3"/>
    <w:rsid w:val="00991A4E"/>
    <w:rsid w:val="00991D6A"/>
    <w:rsid w:val="009920FF"/>
    <w:rsid w:val="009922CC"/>
    <w:rsid w:val="00992CAA"/>
    <w:rsid w:val="00993822"/>
    <w:rsid w:val="00993836"/>
    <w:rsid w:val="00993A5E"/>
    <w:rsid w:val="00993C42"/>
    <w:rsid w:val="0099402A"/>
    <w:rsid w:val="009941F6"/>
    <w:rsid w:val="0099429A"/>
    <w:rsid w:val="00994649"/>
    <w:rsid w:val="00994726"/>
    <w:rsid w:val="00994873"/>
    <w:rsid w:val="00994A10"/>
    <w:rsid w:val="00994B24"/>
    <w:rsid w:val="00994C64"/>
    <w:rsid w:val="00994C85"/>
    <w:rsid w:val="00994D22"/>
    <w:rsid w:val="00994E09"/>
    <w:rsid w:val="00994EA7"/>
    <w:rsid w:val="00994F4B"/>
    <w:rsid w:val="00995097"/>
    <w:rsid w:val="009950B6"/>
    <w:rsid w:val="00995141"/>
    <w:rsid w:val="009954B2"/>
    <w:rsid w:val="009957D9"/>
    <w:rsid w:val="009958A4"/>
    <w:rsid w:val="00995A7C"/>
    <w:rsid w:val="00996354"/>
    <w:rsid w:val="009968AF"/>
    <w:rsid w:val="00996AEB"/>
    <w:rsid w:val="00996B41"/>
    <w:rsid w:val="00996BE8"/>
    <w:rsid w:val="00996D51"/>
    <w:rsid w:val="00996EAE"/>
    <w:rsid w:val="00997119"/>
    <w:rsid w:val="009972A1"/>
    <w:rsid w:val="00997330"/>
    <w:rsid w:val="009973B7"/>
    <w:rsid w:val="0099764C"/>
    <w:rsid w:val="00997662"/>
    <w:rsid w:val="009978E4"/>
    <w:rsid w:val="009978FA"/>
    <w:rsid w:val="009A01E9"/>
    <w:rsid w:val="009A0398"/>
    <w:rsid w:val="009A05B7"/>
    <w:rsid w:val="009A0E19"/>
    <w:rsid w:val="009A0F11"/>
    <w:rsid w:val="009A100A"/>
    <w:rsid w:val="009A111C"/>
    <w:rsid w:val="009A1267"/>
    <w:rsid w:val="009A1451"/>
    <w:rsid w:val="009A16BB"/>
    <w:rsid w:val="009A16E1"/>
    <w:rsid w:val="009A16F7"/>
    <w:rsid w:val="009A18BD"/>
    <w:rsid w:val="009A19C5"/>
    <w:rsid w:val="009A1B99"/>
    <w:rsid w:val="009A1F79"/>
    <w:rsid w:val="009A2166"/>
    <w:rsid w:val="009A2474"/>
    <w:rsid w:val="009A266B"/>
    <w:rsid w:val="009A29B3"/>
    <w:rsid w:val="009A3074"/>
    <w:rsid w:val="009A31E9"/>
    <w:rsid w:val="009A31FB"/>
    <w:rsid w:val="009A33EF"/>
    <w:rsid w:val="009A33F0"/>
    <w:rsid w:val="009A34D8"/>
    <w:rsid w:val="009A353F"/>
    <w:rsid w:val="009A3611"/>
    <w:rsid w:val="009A3B0D"/>
    <w:rsid w:val="009A3CE1"/>
    <w:rsid w:val="009A40CE"/>
    <w:rsid w:val="009A413D"/>
    <w:rsid w:val="009A4661"/>
    <w:rsid w:val="009A4863"/>
    <w:rsid w:val="009A48D8"/>
    <w:rsid w:val="009A4D63"/>
    <w:rsid w:val="009A4F88"/>
    <w:rsid w:val="009A50E6"/>
    <w:rsid w:val="009A5A05"/>
    <w:rsid w:val="009A5AD2"/>
    <w:rsid w:val="009A5C17"/>
    <w:rsid w:val="009A63CD"/>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1F65"/>
    <w:rsid w:val="009B21F9"/>
    <w:rsid w:val="009B2211"/>
    <w:rsid w:val="009B22E0"/>
    <w:rsid w:val="009B2435"/>
    <w:rsid w:val="009B2512"/>
    <w:rsid w:val="009B26D9"/>
    <w:rsid w:val="009B2AE9"/>
    <w:rsid w:val="009B2B38"/>
    <w:rsid w:val="009B2EC6"/>
    <w:rsid w:val="009B2FBD"/>
    <w:rsid w:val="009B34C3"/>
    <w:rsid w:val="009B3588"/>
    <w:rsid w:val="009B3716"/>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1D2"/>
    <w:rsid w:val="009B725C"/>
    <w:rsid w:val="009B7260"/>
    <w:rsid w:val="009B76D9"/>
    <w:rsid w:val="009B773D"/>
    <w:rsid w:val="009B77B1"/>
    <w:rsid w:val="009B7A0C"/>
    <w:rsid w:val="009B7ABB"/>
    <w:rsid w:val="009C0336"/>
    <w:rsid w:val="009C0994"/>
    <w:rsid w:val="009C0FBD"/>
    <w:rsid w:val="009C1230"/>
    <w:rsid w:val="009C1392"/>
    <w:rsid w:val="009C177F"/>
    <w:rsid w:val="009C18B3"/>
    <w:rsid w:val="009C19A4"/>
    <w:rsid w:val="009C1ADD"/>
    <w:rsid w:val="009C1D8E"/>
    <w:rsid w:val="009C1E83"/>
    <w:rsid w:val="009C21A0"/>
    <w:rsid w:val="009C2648"/>
    <w:rsid w:val="009C27D0"/>
    <w:rsid w:val="009C2905"/>
    <w:rsid w:val="009C2978"/>
    <w:rsid w:val="009C2981"/>
    <w:rsid w:val="009C2BE1"/>
    <w:rsid w:val="009C2C4B"/>
    <w:rsid w:val="009C2DD2"/>
    <w:rsid w:val="009C2F96"/>
    <w:rsid w:val="009C30D6"/>
    <w:rsid w:val="009C31DE"/>
    <w:rsid w:val="009C33D1"/>
    <w:rsid w:val="009C36E7"/>
    <w:rsid w:val="009C3A37"/>
    <w:rsid w:val="009C3B99"/>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247"/>
    <w:rsid w:val="009D14B2"/>
    <w:rsid w:val="009D186F"/>
    <w:rsid w:val="009D1C32"/>
    <w:rsid w:val="009D1D92"/>
    <w:rsid w:val="009D2402"/>
    <w:rsid w:val="009D2586"/>
    <w:rsid w:val="009D267E"/>
    <w:rsid w:val="009D276C"/>
    <w:rsid w:val="009D3B92"/>
    <w:rsid w:val="009D3E1A"/>
    <w:rsid w:val="009D4339"/>
    <w:rsid w:val="009D444F"/>
    <w:rsid w:val="009D4D68"/>
    <w:rsid w:val="009D544F"/>
    <w:rsid w:val="009D594D"/>
    <w:rsid w:val="009D5976"/>
    <w:rsid w:val="009D5CDF"/>
    <w:rsid w:val="009D5E13"/>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2BC"/>
    <w:rsid w:val="009E23C5"/>
    <w:rsid w:val="009E2418"/>
    <w:rsid w:val="009E2469"/>
    <w:rsid w:val="009E26CE"/>
    <w:rsid w:val="009E276C"/>
    <w:rsid w:val="009E28DA"/>
    <w:rsid w:val="009E2C4E"/>
    <w:rsid w:val="009E2D0D"/>
    <w:rsid w:val="009E2E43"/>
    <w:rsid w:val="009E302F"/>
    <w:rsid w:val="009E30FA"/>
    <w:rsid w:val="009E37A9"/>
    <w:rsid w:val="009E3857"/>
    <w:rsid w:val="009E3B2B"/>
    <w:rsid w:val="009E3BCE"/>
    <w:rsid w:val="009E3FB3"/>
    <w:rsid w:val="009E41D5"/>
    <w:rsid w:val="009E4210"/>
    <w:rsid w:val="009E4222"/>
    <w:rsid w:val="009E4362"/>
    <w:rsid w:val="009E4993"/>
    <w:rsid w:val="009E4A05"/>
    <w:rsid w:val="009E4D14"/>
    <w:rsid w:val="009E4F3F"/>
    <w:rsid w:val="009E4F64"/>
    <w:rsid w:val="009E4FF4"/>
    <w:rsid w:val="009E5145"/>
    <w:rsid w:val="009E5646"/>
    <w:rsid w:val="009E5783"/>
    <w:rsid w:val="009E594A"/>
    <w:rsid w:val="009E5AF5"/>
    <w:rsid w:val="009E5D35"/>
    <w:rsid w:val="009E5E17"/>
    <w:rsid w:val="009E5FBB"/>
    <w:rsid w:val="009E63B9"/>
    <w:rsid w:val="009E6772"/>
    <w:rsid w:val="009E6CB7"/>
    <w:rsid w:val="009E6E4C"/>
    <w:rsid w:val="009E7181"/>
    <w:rsid w:val="009E741D"/>
    <w:rsid w:val="009E758F"/>
    <w:rsid w:val="009E762E"/>
    <w:rsid w:val="009E76DD"/>
    <w:rsid w:val="009E78CF"/>
    <w:rsid w:val="009E7903"/>
    <w:rsid w:val="009E7F0D"/>
    <w:rsid w:val="009F00DF"/>
    <w:rsid w:val="009F02E0"/>
    <w:rsid w:val="009F0470"/>
    <w:rsid w:val="009F0712"/>
    <w:rsid w:val="009F0A42"/>
    <w:rsid w:val="009F0B13"/>
    <w:rsid w:val="009F0B8C"/>
    <w:rsid w:val="009F0DCF"/>
    <w:rsid w:val="009F0EB0"/>
    <w:rsid w:val="009F0EB6"/>
    <w:rsid w:val="009F0F02"/>
    <w:rsid w:val="009F10CE"/>
    <w:rsid w:val="009F155C"/>
    <w:rsid w:val="009F1A4F"/>
    <w:rsid w:val="009F215A"/>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50"/>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6E71"/>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2AA"/>
    <w:rsid w:val="00A033E8"/>
    <w:rsid w:val="00A03846"/>
    <w:rsid w:val="00A038A0"/>
    <w:rsid w:val="00A038CF"/>
    <w:rsid w:val="00A038DE"/>
    <w:rsid w:val="00A0394F"/>
    <w:rsid w:val="00A03C18"/>
    <w:rsid w:val="00A04123"/>
    <w:rsid w:val="00A0460B"/>
    <w:rsid w:val="00A04B4A"/>
    <w:rsid w:val="00A04BC1"/>
    <w:rsid w:val="00A04CAD"/>
    <w:rsid w:val="00A04DB5"/>
    <w:rsid w:val="00A050F1"/>
    <w:rsid w:val="00A0528D"/>
    <w:rsid w:val="00A052D8"/>
    <w:rsid w:val="00A05549"/>
    <w:rsid w:val="00A05975"/>
    <w:rsid w:val="00A05F54"/>
    <w:rsid w:val="00A06095"/>
    <w:rsid w:val="00A066EB"/>
    <w:rsid w:val="00A06774"/>
    <w:rsid w:val="00A06BB4"/>
    <w:rsid w:val="00A06DF2"/>
    <w:rsid w:val="00A07028"/>
    <w:rsid w:val="00A071E5"/>
    <w:rsid w:val="00A0729B"/>
    <w:rsid w:val="00A0770B"/>
    <w:rsid w:val="00A10031"/>
    <w:rsid w:val="00A102F5"/>
    <w:rsid w:val="00A1030A"/>
    <w:rsid w:val="00A10457"/>
    <w:rsid w:val="00A107EE"/>
    <w:rsid w:val="00A10B24"/>
    <w:rsid w:val="00A10DBF"/>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980"/>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AD9"/>
    <w:rsid w:val="00A15B52"/>
    <w:rsid w:val="00A15C26"/>
    <w:rsid w:val="00A15C91"/>
    <w:rsid w:val="00A16241"/>
    <w:rsid w:val="00A16294"/>
    <w:rsid w:val="00A162CF"/>
    <w:rsid w:val="00A16557"/>
    <w:rsid w:val="00A169EB"/>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95D"/>
    <w:rsid w:val="00A22A57"/>
    <w:rsid w:val="00A22AC3"/>
    <w:rsid w:val="00A22CF7"/>
    <w:rsid w:val="00A22F6C"/>
    <w:rsid w:val="00A2310A"/>
    <w:rsid w:val="00A23131"/>
    <w:rsid w:val="00A23398"/>
    <w:rsid w:val="00A2365B"/>
    <w:rsid w:val="00A2380A"/>
    <w:rsid w:val="00A23A15"/>
    <w:rsid w:val="00A23BB1"/>
    <w:rsid w:val="00A2454D"/>
    <w:rsid w:val="00A24828"/>
    <w:rsid w:val="00A24947"/>
    <w:rsid w:val="00A24AC1"/>
    <w:rsid w:val="00A24C17"/>
    <w:rsid w:val="00A24EF7"/>
    <w:rsid w:val="00A250A2"/>
    <w:rsid w:val="00A250BB"/>
    <w:rsid w:val="00A2526B"/>
    <w:rsid w:val="00A25733"/>
    <w:rsid w:val="00A25A64"/>
    <w:rsid w:val="00A25F05"/>
    <w:rsid w:val="00A25F78"/>
    <w:rsid w:val="00A2607F"/>
    <w:rsid w:val="00A26107"/>
    <w:rsid w:val="00A262BB"/>
    <w:rsid w:val="00A263C6"/>
    <w:rsid w:val="00A26BDE"/>
    <w:rsid w:val="00A2710D"/>
    <w:rsid w:val="00A2740F"/>
    <w:rsid w:val="00A274C1"/>
    <w:rsid w:val="00A27834"/>
    <w:rsid w:val="00A27B5A"/>
    <w:rsid w:val="00A27D09"/>
    <w:rsid w:val="00A27D5B"/>
    <w:rsid w:val="00A27DDD"/>
    <w:rsid w:val="00A27DF7"/>
    <w:rsid w:val="00A27F4D"/>
    <w:rsid w:val="00A28C24"/>
    <w:rsid w:val="00A3033D"/>
    <w:rsid w:val="00A306C0"/>
    <w:rsid w:val="00A30A7F"/>
    <w:rsid w:val="00A30C39"/>
    <w:rsid w:val="00A30FB4"/>
    <w:rsid w:val="00A310BE"/>
    <w:rsid w:val="00A31230"/>
    <w:rsid w:val="00A31338"/>
    <w:rsid w:val="00A31351"/>
    <w:rsid w:val="00A31769"/>
    <w:rsid w:val="00A31867"/>
    <w:rsid w:val="00A31A8A"/>
    <w:rsid w:val="00A31AF6"/>
    <w:rsid w:val="00A31C5B"/>
    <w:rsid w:val="00A31CBD"/>
    <w:rsid w:val="00A32293"/>
    <w:rsid w:val="00A3235E"/>
    <w:rsid w:val="00A325A1"/>
    <w:rsid w:val="00A32A10"/>
    <w:rsid w:val="00A32E39"/>
    <w:rsid w:val="00A32ED5"/>
    <w:rsid w:val="00A33438"/>
    <w:rsid w:val="00A33455"/>
    <w:rsid w:val="00A33945"/>
    <w:rsid w:val="00A33A7D"/>
    <w:rsid w:val="00A33E4D"/>
    <w:rsid w:val="00A342DA"/>
    <w:rsid w:val="00A3440B"/>
    <w:rsid w:val="00A34436"/>
    <w:rsid w:val="00A34798"/>
    <w:rsid w:val="00A3482D"/>
    <w:rsid w:val="00A3493B"/>
    <w:rsid w:val="00A349E6"/>
    <w:rsid w:val="00A34AB0"/>
    <w:rsid w:val="00A34B90"/>
    <w:rsid w:val="00A34D8E"/>
    <w:rsid w:val="00A34E68"/>
    <w:rsid w:val="00A34EAE"/>
    <w:rsid w:val="00A34F10"/>
    <w:rsid w:val="00A350D2"/>
    <w:rsid w:val="00A35210"/>
    <w:rsid w:val="00A3541D"/>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824"/>
    <w:rsid w:val="00A37A6A"/>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345"/>
    <w:rsid w:val="00A4253F"/>
    <w:rsid w:val="00A42551"/>
    <w:rsid w:val="00A4273A"/>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261"/>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27"/>
    <w:rsid w:val="00A470A5"/>
    <w:rsid w:val="00A4724E"/>
    <w:rsid w:val="00A47366"/>
    <w:rsid w:val="00A478BD"/>
    <w:rsid w:val="00A47906"/>
    <w:rsid w:val="00A47B33"/>
    <w:rsid w:val="00A47CCA"/>
    <w:rsid w:val="00A47E3D"/>
    <w:rsid w:val="00A47E65"/>
    <w:rsid w:val="00A47E8D"/>
    <w:rsid w:val="00A50028"/>
    <w:rsid w:val="00A501DE"/>
    <w:rsid w:val="00A506BC"/>
    <w:rsid w:val="00A50806"/>
    <w:rsid w:val="00A5080A"/>
    <w:rsid w:val="00A50888"/>
    <w:rsid w:val="00A508E3"/>
    <w:rsid w:val="00A50B72"/>
    <w:rsid w:val="00A50C22"/>
    <w:rsid w:val="00A50D91"/>
    <w:rsid w:val="00A51086"/>
    <w:rsid w:val="00A51167"/>
    <w:rsid w:val="00A5138E"/>
    <w:rsid w:val="00A51C46"/>
    <w:rsid w:val="00A51E31"/>
    <w:rsid w:val="00A51E5C"/>
    <w:rsid w:val="00A52185"/>
    <w:rsid w:val="00A5255F"/>
    <w:rsid w:val="00A525B9"/>
    <w:rsid w:val="00A5268C"/>
    <w:rsid w:val="00A528ED"/>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4A4"/>
    <w:rsid w:val="00A546DB"/>
    <w:rsid w:val="00A5490F"/>
    <w:rsid w:val="00A54A3B"/>
    <w:rsid w:val="00A54C07"/>
    <w:rsid w:val="00A54D21"/>
    <w:rsid w:val="00A54F4C"/>
    <w:rsid w:val="00A55237"/>
    <w:rsid w:val="00A552CB"/>
    <w:rsid w:val="00A558A8"/>
    <w:rsid w:val="00A559C4"/>
    <w:rsid w:val="00A55D1A"/>
    <w:rsid w:val="00A55D30"/>
    <w:rsid w:val="00A5613D"/>
    <w:rsid w:val="00A565D6"/>
    <w:rsid w:val="00A56993"/>
    <w:rsid w:val="00A569A2"/>
    <w:rsid w:val="00A569D2"/>
    <w:rsid w:val="00A56A10"/>
    <w:rsid w:val="00A56AAA"/>
    <w:rsid w:val="00A56BAA"/>
    <w:rsid w:val="00A56C22"/>
    <w:rsid w:val="00A56C9F"/>
    <w:rsid w:val="00A56D52"/>
    <w:rsid w:val="00A57206"/>
    <w:rsid w:val="00A573AA"/>
    <w:rsid w:val="00A57415"/>
    <w:rsid w:val="00A57418"/>
    <w:rsid w:val="00A575DB"/>
    <w:rsid w:val="00A57B06"/>
    <w:rsid w:val="00A57FF3"/>
    <w:rsid w:val="00A6018F"/>
    <w:rsid w:val="00A6055B"/>
    <w:rsid w:val="00A606A4"/>
    <w:rsid w:val="00A607A3"/>
    <w:rsid w:val="00A609E0"/>
    <w:rsid w:val="00A60B05"/>
    <w:rsid w:val="00A60EDB"/>
    <w:rsid w:val="00A61033"/>
    <w:rsid w:val="00A6112B"/>
    <w:rsid w:val="00A612D1"/>
    <w:rsid w:val="00A6147B"/>
    <w:rsid w:val="00A614A6"/>
    <w:rsid w:val="00A61D8A"/>
    <w:rsid w:val="00A61DDD"/>
    <w:rsid w:val="00A623B3"/>
    <w:rsid w:val="00A62959"/>
    <w:rsid w:val="00A630DE"/>
    <w:rsid w:val="00A63724"/>
    <w:rsid w:val="00A63BF6"/>
    <w:rsid w:val="00A63F0A"/>
    <w:rsid w:val="00A6407C"/>
    <w:rsid w:val="00A641E4"/>
    <w:rsid w:val="00A641EE"/>
    <w:rsid w:val="00A6458B"/>
    <w:rsid w:val="00A64772"/>
    <w:rsid w:val="00A649DE"/>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1F2E"/>
    <w:rsid w:val="00A7203C"/>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4553"/>
    <w:rsid w:val="00A74590"/>
    <w:rsid w:val="00A74C2D"/>
    <w:rsid w:val="00A7526F"/>
    <w:rsid w:val="00A75314"/>
    <w:rsid w:val="00A75688"/>
    <w:rsid w:val="00A75742"/>
    <w:rsid w:val="00A75B37"/>
    <w:rsid w:val="00A765A3"/>
    <w:rsid w:val="00A76814"/>
    <w:rsid w:val="00A768B5"/>
    <w:rsid w:val="00A769DE"/>
    <w:rsid w:val="00A76BA8"/>
    <w:rsid w:val="00A76C4A"/>
    <w:rsid w:val="00A77A08"/>
    <w:rsid w:val="00A77A68"/>
    <w:rsid w:val="00A8025E"/>
    <w:rsid w:val="00A80D37"/>
    <w:rsid w:val="00A80E7E"/>
    <w:rsid w:val="00A810CE"/>
    <w:rsid w:val="00A8117B"/>
    <w:rsid w:val="00A81217"/>
    <w:rsid w:val="00A81499"/>
    <w:rsid w:val="00A8187D"/>
    <w:rsid w:val="00A81A35"/>
    <w:rsid w:val="00A81A85"/>
    <w:rsid w:val="00A81B0A"/>
    <w:rsid w:val="00A81BA5"/>
    <w:rsid w:val="00A81CC3"/>
    <w:rsid w:val="00A82422"/>
    <w:rsid w:val="00A82697"/>
    <w:rsid w:val="00A82B61"/>
    <w:rsid w:val="00A830EA"/>
    <w:rsid w:val="00A83527"/>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944"/>
    <w:rsid w:val="00A85B5C"/>
    <w:rsid w:val="00A85B93"/>
    <w:rsid w:val="00A85EA9"/>
    <w:rsid w:val="00A85EF0"/>
    <w:rsid w:val="00A85F59"/>
    <w:rsid w:val="00A86A82"/>
    <w:rsid w:val="00A86AB9"/>
    <w:rsid w:val="00A86ABF"/>
    <w:rsid w:val="00A86B4E"/>
    <w:rsid w:val="00A86C29"/>
    <w:rsid w:val="00A86E21"/>
    <w:rsid w:val="00A870B5"/>
    <w:rsid w:val="00A8748B"/>
    <w:rsid w:val="00A874F8"/>
    <w:rsid w:val="00A87705"/>
    <w:rsid w:val="00A87B8F"/>
    <w:rsid w:val="00A87D1F"/>
    <w:rsid w:val="00A87E6F"/>
    <w:rsid w:val="00A90025"/>
    <w:rsid w:val="00A90126"/>
    <w:rsid w:val="00A90510"/>
    <w:rsid w:val="00A906D4"/>
    <w:rsid w:val="00A906DC"/>
    <w:rsid w:val="00A90902"/>
    <w:rsid w:val="00A90B2D"/>
    <w:rsid w:val="00A90B50"/>
    <w:rsid w:val="00A90C07"/>
    <w:rsid w:val="00A9105C"/>
    <w:rsid w:val="00A91121"/>
    <w:rsid w:val="00A91173"/>
    <w:rsid w:val="00A91294"/>
    <w:rsid w:val="00A915C4"/>
    <w:rsid w:val="00A9161E"/>
    <w:rsid w:val="00A918ED"/>
    <w:rsid w:val="00A91BD4"/>
    <w:rsid w:val="00A9238B"/>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6D0"/>
    <w:rsid w:val="00A95937"/>
    <w:rsid w:val="00A95DE4"/>
    <w:rsid w:val="00A96574"/>
    <w:rsid w:val="00A96828"/>
    <w:rsid w:val="00A96A80"/>
    <w:rsid w:val="00A97337"/>
    <w:rsid w:val="00A9789A"/>
    <w:rsid w:val="00A97B18"/>
    <w:rsid w:val="00A97C45"/>
    <w:rsid w:val="00A97DC5"/>
    <w:rsid w:val="00AA0091"/>
    <w:rsid w:val="00AA02BA"/>
    <w:rsid w:val="00AA06BB"/>
    <w:rsid w:val="00AA09BE"/>
    <w:rsid w:val="00AA0AB7"/>
    <w:rsid w:val="00AA0AFC"/>
    <w:rsid w:val="00AA1277"/>
    <w:rsid w:val="00AA1299"/>
    <w:rsid w:val="00AA137E"/>
    <w:rsid w:val="00AA1440"/>
    <w:rsid w:val="00AA14C3"/>
    <w:rsid w:val="00AA15EE"/>
    <w:rsid w:val="00AA1649"/>
    <w:rsid w:val="00AA191B"/>
    <w:rsid w:val="00AA19B5"/>
    <w:rsid w:val="00AA2654"/>
    <w:rsid w:val="00AA2736"/>
    <w:rsid w:val="00AA275D"/>
    <w:rsid w:val="00AA2A05"/>
    <w:rsid w:val="00AA2FBD"/>
    <w:rsid w:val="00AA3338"/>
    <w:rsid w:val="00AA33A6"/>
    <w:rsid w:val="00AA3625"/>
    <w:rsid w:val="00AA36B5"/>
    <w:rsid w:val="00AA3752"/>
    <w:rsid w:val="00AA3800"/>
    <w:rsid w:val="00AA383B"/>
    <w:rsid w:val="00AA3B2E"/>
    <w:rsid w:val="00AA4027"/>
    <w:rsid w:val="00AA41EE"/>
    <w:rsid w:val="00AA4396"/>
    <w:rsid w:val="00AA447E"/>
    <w:rsid w:val="00AA4621"/>
    <w:rsid w:val="00AA50E7"/>
    <w:rsid w:val="00AA57A4"/>
    <w:rsid w:val="00AA59B5"/>
    <w:rsid w:val="00AA5D80"/>
    <w:rsid w:val="00AA5EE4"/>
    <w:rsid w:val="00AA64DF"/>
    <w:rsid w:val="00AA665B"/>
    <w:rsid w:val="00AA686C"/>
    <w:rsid w:val="00AA6A7D"/>
    <w:rsid w:val="00AA6C10"/>
    <w:rsid w:val="00AA6D7A"/>
    <w:rsid w:val="00AA6F6E"/>
    <w:rsid w:val="00AA73D1"/>
    <w:rsid w:val="00AA7434"/>
    <w:rsid w:val="00AA758B"/>
    <w:rsid w:val="00AA7709"/>
    <w:rsid w:val="00AA7819"/>
    <w:rsid w:val="00AA7A81"/>
    <w:rsid w:val="00AA7C00"/>
    <w:rsid w:val="00AA7D98"/>
    <w:rsid w:val="00AA7E73"/>
    <w:rsid w:val="00AA7FA4"/>
    <w:rsid w:val="00AA7FEE"/>
    <w:rsid w:val="00AB013E"/>
    <w:rsid w:val="00AB0229"/>
    <w:rsid w:val="00AB03B1"/>
    <w:rsid w:val="00AB04F1"/>
    <w:rsid w:val="00AB058B"/>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4A1"/>
    <w:rsid w:val="00AB47A7"/>
    <w:rsid w:val="00AB4AE2"/>
    <w:rsid w:val="00AB4B4D"/>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362"/>
    <w:rsid w:val="00AB7647"/>
    <w:rsid w:val="00AB76B2"/>
    <w:rsid w:val="00AB7D0E"/>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272"/>
    <w:rsid w:val="00AC2311"/>
    <w:rsid w:val="00AC2506"/>
    <w:rsid w:val="00AC2622"/>
    <w:rsid w:val="00AC2627"/>
    <w:rsid w:val="00AC2629"/>
    <w:rsid w:val="00AC2A66"/>
    <w:rsid w:val="00AC3043"/>
    <w:rsid w:val="00AC32BB"/>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5"/>
    <w:rsid w:val="00AC5257"/>
    <w:rsid w:val="00AC5536"/>
    <w:rsid w:val="00AC59EA"/>
    <w:rsid w:val="00AC5B64"/>
    <w:rsid w:val="00AC5B7C"/>
    <w:rsid w:val="00AC5E95"/>
    <w:rsid w:val="00AC6153"/>
    <w:rsid w:val="00AC64E1"/>
    <w:rsid w:val="00AC6A14"/>
    <w:rsid w:val="00AC6B83"/>
    <w:rsid w:val="00AC6BF8"/>
    <w:rsid w:val="00AC6C35"/>
    <w:rsid w:val="00AC6C63"/>
    <w:rsid w:val="00AC6E82"/>
    <w:rsid w:val="00AC6ED8"/>
    <w:rsid w:val="00AC71B9"/>
    <w:rsid w:val="00AC71BA"/>
    <w:rsid w:val="00AC726D"/>
    <w:rsid w:val="00AC733F"/>
    <w:rsid w:val="00AC74A0"/>
    <w:rsid w:val="00AC7667"/>
    <w:rsid w:val="00AC779C"/>
    <w:rsid w:val="00AC7859"/>
    <w:rsid w:val="00AC7A06"/>
    <w:rsid w:val="00AC7AF3"/>
    <w:rsid w:val="00AC7B39"/>
    <w:rsid w:val="00AC7CE4"/>
    <w:rsid w:val="00AC7DED"/>
    <w:rsid w:val="00AD01D5"/>
    <w:rsid w:val="00AD0215"/>
    <w:rsid w:val="00AD026E"/>
    <w:rsid w:val="00AD02D5"/>
    <w:rsid w:val="00AD03AB"/>
    <w:rsid w:val="00AD0502"/>
    <w:rsid w:val="00AD0512"/>
    <w:rsid w:val="00AD05FC"/>
    <w:rsid w:val="00AD066D"/>
    <w:rsid w:val="00AD0814"/>
    <w:rsid w:val="00AD0BF4"/>
    <w:rsid w:val="00AD0F10"/>
    <w:rsid w:val="00AD1125"/>
    <w:rsid w:val="00AD1257"/>
    <w:rsid w:val="00AD1310"/>
    <w:rsid w:val="00AD1612"/>
    <w:rsid w:val="00AD17C7"/>
    <w:rsid w:val="00AD17E5"/>
    <w:rsid w:val="00AD18C1"/>
    <w:rsid w:val="00AD19FC"/>
    <w:rsid w:val="00AD1D07"/>
    <w:rsid w:val="00AD1F22"/>
    <w:rsid w:val="00AD2080"/>
    <w:rsid w:val="00AD22F3"/>
    <w:rsid w:val="00AD240F"/>
    <w:rsid w:val="00AD2A81"/>
    <w:rsid w:val="00AD32C0"/>
    <w:rsid w:val="00AD3351"/>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6FCA"/>
    <w:rsid w:val="00AD70BF"/>
    <w:rsid w:val="00AD74C5"/>
    <w:rsid w:val="00AD7673"/>
    <w:rsid w:val="00AD7888"/>
    <w:rsid w:val="00AD78D2"/>
    <w:rsid w:val="00AD792F"/>
    <w:rsid w:val="00AD7B38"/>
    <w:rsid w:val="00AD7F02"/>
    <w:rsid w:val="00AD7F0C"/>
    <w:rsid w:val="00AE037D"/>
    <w:rsid w:val="00AE05D1"/>
    <w:rsid w:val="00AE0662"/>
    <w:rsid w:val="00AE066D"/>
    <w:rsid w:val="00AE06ED"/>
    <w:rsid w:val="00AE0791"/>
    <w:rsid w:val="00AE0832"/>
    <w:rsid w:val="00AE0936"/>
    <w:rsid w:val="00AE0976"/>
    <w:rsid w:val="00AE0CC0"/>
    <w:rsid w:val="00AE0E89"/>
    <w:rsid w:val="00AE1105"/>
    <w:rsid w:val="00AE115A"/>
    <w:rsid w:val="00AE1382"/>
    <w:rsid w:val="00AE13D3"/>
    <w:rsid w:val="00AE14BE"/>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18B"/>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2DC"/>
    <w:rsid w:val="00AE682E"/>
    <w:rsid w:val="00AE6922"/>
    <w:rsid w:val="00AE6A47"/>
    <w:rsid w:val="00AE6B11"/>
    <w:rsid w:val="00AE6B28"/>
    <w:rsid w:val="00AE6BA6"/>
    <w:rsid w:val="00AE6BB1"/>
    <w:rsid w:val="00AE6DE8"/>
    <w:rsid w:val="00AE7107"/>
    <w:rsid w:val="00AE714D"/>
    <w:rsid w:val="00AE7618"/>
    <w:rsid w:val="00AE763F"/>
    <w:rsid w:val="00AE7723"/>
    <w:rsid w:val="00AE776C"/>
    <w:rsid w:val="00AE77D9"/>
    <w:rsid w:val="00AE79DA"/>
    <w:rsid w:val="00AE7A30"/>
    <w:rsid w:val="00AE7D69"/>
    <w:rsid w:val="00AF0083"/>
    <w:rsid w:val="00AF07D4"/>
    <w:rsid w:val="00AF08EB"/>
    <w:rsid w:val="00AF0F1B"/>
    <w:rsid w:val="00AF1494"/>
    <w:rsid w:val="00AF14BF"/>
    <w:rsid w:val="00AF14DC"/>
    <w:rsid w:val="00AF1890"/>
    <w:rsid w:val="00AF1A43"/>
    <w:rsid w:val="00AF1D7A"/>
    <w:rsid w:val="00AF1FAC"/>
    <w:rsid w:val="00AF2095"/>
    <w:rsid w:val="00AF2210"/>
    <w:rsid w:val="00AF28FC"/>
    <w:rsid w:val="00AF3233"/>
    <w:rsid w:val="00AF3469"/>
    <w:rsid w:val="00AF3494"/>
    <w:rsid w:val="00AF3F9E"/>
    <w:rsid w:val="00AF4520"/>
    <w:rsid w:val="00AF46F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044"/>
    <w:rsid w:val="00B00263"/>
    <w:rsid w:val="00B003EE"/>
    <w:rsid w:val="00B004AC"/>
    <w:rsid w:val="00B008B4"/>
    <w:rsid w:val="00B00AC7"/>
    <w:rsid w:val="00B00B39"/>
    <w:rsid w:val="00B00FCB"/>
    <w:rsid w:val="00B010C1"/>
    <w:rsid w:val="00B0116C"/>
    <w:rsid w:val="00B0117B"/>
    <w:rsid w:val="00B0132D"/>
    <w:rsid w:val="00B01445"/>
    <w:rsid w:val="00B0166E"/>
    <w:rsid w:val="00B0182C"/>
    <w:rsid w:val="00B018C7"/>
    <w:rsid w:val="00B01C42"/>
    <w:rsid w:val="00B0204F"/>
    <w:rsid w:val="00B0218E"/>
    <w:rsid w:val="00B0235B"/>
    <w:rsid w:val="00B024A1"/>
    <w:rsid w:val="00B0254E"/>
    <w:rsid w:val="00B026C5"/>
    <w:rsid w:val="00B02900"/>
    <w:rsid w:val="00B02D45"/>
    <w:rsid w:val="00B02DB8"/>
    <w:rsid w:val="00B02DEB"/>
    <w:rsid w:val="00B02E2A"/>
    <w:rsid w:val="00B0308D"/>
    <w:rsid w:val="00B031F1"/>
    <w:rsid w:val="00B0352B"/>
    <w:rsid w:val="00B036B3"/>
    <w:rsid w:val="00B037B6"/>
    <w:rsid w:val="00B03F30"/>
    <w:rsid w:val="00B0404C"/>
    <w:rsid w:val="00B0404F"/>
    <w:rsid w:val="00B04187"/>
    <w:rsid w:val="00B047D0"/>
    <w:rsid w:val="00B04B60"/>
    <w:rsid w:val="00B04DFF"/>
    <w:rsid w:val="00B05B5C"/>
    <w:rsid w:val="00B05D27"/>
    <w:rsid w:val="00B05E73"/>
    <w:rsid w:val="00B05FBE"/>
    <w:rsid w:val="00B06028"/>
    <w:rsid w:val="00B060FD"/>
    <w:rsid w:val="00B061D9"/>
    <w:rsid w:val="00B067C1"/>
    <w:rsid w:val="00B06A7F"/>
    <w:rsid w:val="00B06C81"/>
    <w:rsid w:val="00B06D42"/>
    <w:rsid w:val="00B06EF8"/>
    <w:rsid w:val="00B07456"/>
    <w:rsid w:val="00B10781"/>
    <w:rsid w:val="00B10990"/>
    <w:rsid w:val="00B109B6"/>
    <w:rsid w:val="00B109C2"/>
    <w:rsid w:val="00B10F35"/>
    <w:rsid w:val="00B1113F"/>
    <w:rsid w:val="00B11155"/>
    <w:rsid w:val="00B1148C"/>
    <w:rsid w:val="00B115DC"/>
    <w:rsid w:val="00B116E6"/>
    <w:rsid w:val="00B11752"/>
    <w:rsid w:val="00B11841"/>
    <w:rsid w:val="00B118B3"/>
    <w:rsid w:val="00B119AE"/>
    <w:rsid w:val="00B11BC3"/>
    <w:rsid w:val="00B11DE7"/>
    <w:rsid w:val="00B11F3B"/>
    <w:rsid w:val="00B11F88"/>
    <w:rsid w:val="00B12117"/>
    <w:rsid w:val="00B123C0"/>
    <w:rsid w:val="00B125DD"/>
    <w:rsid w:val="00B12647"/>
    <w:rsid w:val="00B1266D"/>
    <w:rsid w:val="00B128E0"/>
    <w:rsid w:val="00B1296F"/>
    <w:rsid w:val="00B129F0"/>
    <w:rsid w:val="00B12C66"/>
    <w:rsid w:val="00B12CE7"/>
    <w:rsid w:val="00B12D9D"/>
    <w:rsid w:val="00B13032"/>
    <w:rsid w:val="00B13051"/>
    <w:rsid w:val="00B133B1"/>
    <w:rsid w:val="00B13465"/>
    <w:rsid w:val="00B13530"/>
    <w:rsid w:val="00B13624"/>
    <w:rsid w:val="00B13900"/>
    <w:rsid w:val="00B13947"/>
    <w:rsid w:val="00B139CE"/>
    <w:rsid w:val="00B13AD7"/>
    <w:rsid w:val="00B13CAF"/>
    <w:rsid w:val="00B13D3D"/>
    <w:rsid w:val="00B13EB7"/>
    <w:rsid w:val="00B14046"/>
    <w:rsid w:val="00B1439F"/>
    <w:rsid w:val="00B145B7"/>
    <w:rsid w:val="00B1464B"/>
    <w:rsid w:val="00B148C6"/>
    <w:rsid w:val="00B1496F"/>
    <w:rsid w:val="00B14A5D"/>
    <w:rsid w:val="00B14D3D"/>
    <w:rsid w:val="00B14DF2"/>
    <w:rsid w:val="00B14FBA"/>
    <w:rsid w:val="00B1513F"/>
    <w:rsid w:val="00B153B0"/>
    <w:rsid w:val="00B15557"/>
    <w:rsid w:val="00B1573C"/>
    <w:rsid w:val="00B15909"/>
    <w:rsid w:val="00B15C07"/>
    <w:rsid w:val="00B15F4D"/>
    <w:rsid w:val="00B1600D"/>
    <w:rsid w:val="00B16246"/>
    <w:rsid w:val="00B16344"/>
    <w:rsid w:val="00B167B8"/>
    <w:rsid w:val="00B168B1"/>
    <w:rsid w:val="00B16A42"/>
    <w:rsid w:val="00B1702A"/>
    <w:rsid w:val="00B17042"/>
    <w:rsid w:val="00B170A8"/>
    <w:rsid w:val="00B1732F"/>
    <w:rsid w:val="00B17CBD"/>
    <w:rsid w:val="00B17DDE"/>
    <w:rsid w:val="00B2015B"/>
    <w:rsid w:val="00B20287"/>
    <w:rsid w:val="00B20464"/>
    <w:rsid w:val="00B20484"/>
    <w:rsid w:val="00B20536"/>
    <w:rsid w:val="00B20C35"/>
    <w:rsid w:val="00B20C40"/>
    <w:rsid w:val="00B20CC0"/>
    <w:rsid w:val="00B20E90"/>
    <w:rsid w:val="00B20E92"/>
    <w:rsid w:val="00B2136C"/>
    <w:rsid w:val="00B2149D"/>
    <w:rsid w:val="00B215E5"/>
    <w:rsid w:val="00B219D5"/>
    <w:rsid w:val="00B21B86"/>
    <w:rsid w:val="00B21CFE"/>
    <w:rsid w:val="00B21D8D"/>
    <w:rsid w:val="00B21DB4"/>
    <w:rsid w:val="00B22089"/>
    <w:rsid w:val="00B22150"/>
    <w:rsid w:val="00B2223A"/>
    <w:rsid w:val="00B2236C"/>
    <w:rsid w:val="00B22616"/>
    <w:rsid w:val="00B22658"/>
    <w:rsid w:val="00B226AB"/>
    <w:rsid w:val="00B22E5E"/>
    <w:rsid w:val="00B22F73"/>
    <w:rsid w:val="00B2319A"/>
    <w:rsid w:val="00B23578"/>
    <w:rsid w:val="00B2377D"/>
    <w:rsid w:val="00B23B6D"/>
    <w:rsid w:val="00B2400E"/>
    <w:rsid w:val="00B24246"/>
    <w:rsid w:val="00B244D3"/>
    <w:rsid w:val="00B248C8"/>
    <w:rsid w:val="00B24AB6"/>
    <w:rsid w:val="00B24B4E"/>
    <w:rsid w:val="00B24BF2"/>
    <w:rsid w:val="00B25023"/>
    <w:rsid w:val="00B2508C"/>
    <w:rsid w:val="00B25092"/>
    <w:rsid w:val="00B252D8"/>
    <w:rsid w:val="00B25560"/>
    <w:rsid w:val="00B255E6"/>
    <w:rsid w:val="00B25A45"/>
    <w:rsid w:val="00B25BDA"/>
    <w:rsid w:val="00B25D83"/>
    <w:rsid w:val="00B25D96"/>
    <w:rsid w:val="00B25E2D"/>
    <w:rsid w:val="00B25E68"/>
    <w:rsid w:val="00B26203"/>
    <w:rsid w:val="00B2650D"/>
    <w:rsid w:val="00B2664E"/>
    <w:rsid w:val="00B2683F"/>
    <w:rsid w:val="00B268FC"/>
    <w:rsid w:val="00B26A88"/>
    <w:rsid w:val="00B26A98"/>
    <w:rsid w:val="00B26C76"/>
    <w:rsid w:val="00B26EDA"/>
    <w:rsid w:val="00B27030"/>
    <w:rsid w:val="00B27240"/>
    <w:rsid w:val="00B2736A"/>
    <w:rsid w:val="00B2741E"/>
    <w:rsid w:val="00B276F2"/>
    <w:rsid w:val="00B27844"/>
    <w:rsid w:val="00B27947"/>
    <w:rsid w:val="00B27CF4"/>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B73"/>
    <w:rsid w:val="00B34B99"/>
    <w:rsid w:val="00B34CA9"/>
    <w:rsid w:val="00B34CF5"/>
    <w:rsid w:val="00B35013"/>
    <w:rsid w:val="00B3505E"/>
    <w:rsid w:val="00B3542E"/>
    <w:rsid w:val="00B355D8"/>
    <w:rsid w:val="00B358E1"/>
    <w:rsid w:val="00B35952"/>
    <w:rsid w:val="00B35990"/>
    <w:rsid w:val="00B35A53"/>
    <w:rsid w:val="00B35CCC"/>
    <w:rsid w:val="00B35E64"/>
    <w:rsid w:val="00B36237"/>
    <w:rsid w:val="00B368AD"/>
    <w:rsid w:val="00B368F1"/>
    <w:rsid w:val="00B369D4"/>
    <w:rsid w:val="00B36E3D"/>
    <w:rsid w:val="00B36FD9"/>
    <w:rsid w:val="00B37255"/>
    <w:rsid w:val="00B37567"/>
    <w:rsid w:val="00B375D0"/>
    <w:rsid w:val="00B37A18"/>
    <w:rsid w:val="00B37A8F"/>
    <w:rsid w:val="00B37DB3"/>
    <w:rsid w:val="00B40043"/>
    <w:rsid w:val="00B4038D"/>
    <w:rsid w:val="00B408E6"/>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5E"/>
    <w:rsid w:val="00B447B2"/>
    <w:rsid w:val="00B44FBD"/>
    <w:rsid w:val="00B45072"/>
    <w:rsid w:val="00B450F6"/>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C04"/>
    <w:rsid w:val="00B47DB8"/>
    <w:rsid w:val="00B47E60"/>
    <w:rsid w:val="00B47F30"/>
    <w:rsid w:val="00B47FAB"/>
    <w:rsid w:val="00B5035B"/>
    <w:rsid w:val="00B5077D"/>
    <w:rsid w:val="00B50BA6"/>
    <w:rsid w:val="00B50CD1"/>
    <w:rsid w:val="00B50DD9"/>
    <w:rsid w:val="00B50DE0"/>
    <w:rsid w:val="00B50E89"/>
    <w:rsid w:val="00B5108E"/>
    <w:rsid w:val="00B51364"/>
    <w:rsid w:val="00B51429"/>
    <w:rsid w:val="00B515BE"/>
    <w:rsid w:val="00B51741"/>
    <w:rsid w:val="00B51BF3"/>
    <w:rsid w:val="00B51D75"/>
    <w:rsid w:val="00B520A6"/>
    <w:rsid w:val="00B52498"/>
    <w:rsid w:val="00B528BB"/>
    <w:rsid w:val="00B52BF5"/>
    <w:rsid w:val="00B52DDA"/>
    <w:rsid w:val="00B52EF3"/>
    <w:rsid w:val="00B538C3"/>
    <w:rsid w:val="00B538C5"/>
    <w:rsid w:val="00B53901"/>
    <w:rsid w:val="00B539C7"/>
    <w:rsid w:val="00B53BC1"/>
    <w:rsid w:val="00B53E9A"/>
    <w:rsid w:val="00B5455B"/>
    <w:rsid w:val="00B54668"/>
    <w:rsid w:val="00B54B15"/>
    <w:rsid w:val="00B54B5C"/>
    <w:rsid w:val="00B54CD9"/>
    <w:rsid w:val="00B54D86"/>
    <w:rsid w:val="00B54DAA"/>
    <w:rsid w:val="00B550F1"/>
    <w:rsid w:val="00B5515E"/>
    <w:rsid w:val="00B5529C"/>
    <w:rsid w:val="00B55771"/>
    <w:rsid w:val="00B559CA"/>
    <w:rsid w:val="00B56242"/>
    <w:rsid w:val="00B567BC"/>
    <w:rsid w:val="00B567C6"/>
    <w:rsid w:val="00B5684D"/>
    <w:rsid w:val="00B56ACE"/>
    <w:rsid w:val="00B56BF1"/>
    <w:rsid w:val="00B56CFC"/>
    <w:rsid w:val="00B56DA0"/>
    <w:rsid w:val="00B56DDA"/>
    <w:rsid w:val="00B56EBD"/>
    <w:rsid w:val="00B56F58"/>
    <w:rsid w:val="00B5714B"/>
    <w:rsid w:val="00B5733E"/>
    <w:rsid w:val="00B57813"/>
    <w:rsid w:val="00B57B0D"/>
    <w:rsid w:val="00B57D93"/>
    <w:rsid w:val="00B57F55"/>
    <w:rsid w:val="00B603E9"/>
    <w:rsid w:val="00B60487"/>
    <w:rsid w:val="00B60516"/>
    <w:rsid w:val="00B60590"/>
    <w:rsid w:val="00B60697"/>
    <w:rsid w:val="00B606BD"/>
    <w:rsid w:val="00B607E9"/>
    <w:rsid w:val="00B60853"/>
    <w:rsid w:val="00B608A2"/>
    <w:rsid w:val="00B60FB4"/>
    <w:rsid w:val="00B6177A"/>
    <w:rsid w:val="00B617FE"/>
    <w:rsid w:val="00B61B4E"/>
    <w:rsid w:val="00B61D08"/>
    <w:rsid w:val="00B621BB"/>
    <w:rsid w:val="00B62201"/>
    <w:rsid w:val="00B62237"/>
    <w:rsid w:val="00B62680"/>
    <w:rsid w:val="00B62736"/>
    <w:rsid w:val="00B62BB3"/>
    <w:rsid w:val="00B62DC9"/>
    <w:rsid w:val="00B62E7E"/>
    <w:rsid w:val="00B62FC3"/>
    <w:rsid w:val="00B63238"/>
    <w:rsid w:val="00B63337"/>
    <w:rsid w:val="00B637DB"/>
    <w:rsid w:val="00B63970"/>
    <w:rsid w:val="00B63F71"/>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45B"/>
    <w:rsid w:val="00B669BE"/>
    <w:rsid w:val="00B66AAC"/>
    <w:rsid w:val="00B66AD9"/>
    <w:rsid w:val="00B66B5E"/>
    <w:rsid w:val="00B66D8E"/>
    <w:rsid w:val="00B66E8B"/>
    <w:rsid w:val="00B67A4D"/>
    <w:rsid w:val="00B67C1D"/>
    <w:rsid w:val="00B67DC2"/>
    <w:rsid w:val="00B67F03"/>
    <w:rsid w:val="00B67F0C"/>
    <w:rsid w:val="00B70222"/>
    <w:rsid w:val="00B70384"/>
    <w:rsid w:val="00B7043D"/>
    <w:rsid w:val="00B70616"/>
    <w:rsid w:val="00B7061E"/>
    <w:rsid w:val="00B70D36"/>
    <w:rsid w:val="00B710B8"/>
    <w:rsid w:val="00B71489"/>
    <w:rsid w:val="00B71656"/>
    <w:rsid w:val="00B718AB"/>
    <w:rsid w:val="00B7212A"/>
    <w:rsid w:val="00B72264"/>
    <w:rsid w:val="00B723AF"/>
    <w:rsid w:val="00B7267A"/>
    <w:rsid w:val="00B72866"/>
    <w:rsid w:val="00B729E1"/>
    <w:rsid w:val="00B72DDB"/>
    <w:rsid w:val="00B72FFC"/>
    <w:rsid w:val="00B730A7"/>
    <w:rsid w:val="00B732FC"/>
    <w:rsid w:val="00B734EA"/>
    <w:rsid w:val="00B7365A"/>
    <w:rsid w:val="00B736C1"/>
    <w:rsid w:val="00B73833"/>
    <w:rsid w:val="00B73B9B"/>
    <w:rsid w:val="00B73E37"/>
    <w:rsid w:val="00B743A6"/>
    <w:rsid w:val="00B743C4"/>
    <w:rsid w:val="00B745E6"/>
    <w:rsid w:val="00B7477A"/>
    <w:rsid w:val="00B74AB6"/>
    <w:rsid w:val="00B74EF2"/>
    <w:rsid w:val="00B75271"/>
    <w:rsid w:val="00B7530E"/>
    <w:rsid w:val="00B75A63"/>
    <w:rsid w:val="00B75C39"/>
    <w:rsid w:val="00B75D2C"/>
    <w:rsid w:val="00B75E91"/>
    <w:rsid w:val="00B76151"/>
    <w:rsid w:val="00B76215"/>
    <w:rsid w:val="00B763B3"/>
    <w:rsid w:val="00B76419"/>
    <w:rsid w:val="00B764E5"/>
    <w:rsid w:val="00B76653"/>
    <w:rsid w:val="00B76C68"/>
    <w:rsid w:val="00B76F58"/>
    <w:rsid w:val="00B77258"/>
    <w:rsid w:val="00B772CF"/>
    <w:rsid w:val="00B77324"/>
    <w:rsid w:val="00B77395"/>
    <w:rsid w:val="00B77469"/>
    <w:rsid w:val="00B77908"/>
    <w:rsid w:val="00B77C09"/>
    <w:rsid w:val="00B77E7F"/>
    <w:rsid w:val="00B7E152"/>
    <w:rsid w:val="00B80333"/>
    <w:rsid w:val="00B804DD"/>
    <w:rsid w:val="00B805B0"/>
    <w:rsid w:val="00B8060A"/>
    <w:rsid w:val="00B80672"/>
    <w:rsid w:val="00B807DC"/>
    <w:rsid w:val="00B809F8"/>
    <w:rsid w:val="00B80CE1"/>
    <w:rsid w:val="00B80D77"/>
    <w:rsid w:val="00B80F6E"/>
    <w:rsid w:val="00B811B3"/>
    <w:rsid w:val="00B8132A"/>
    <w:rsid w:val="00B816A6"/>
    <w:rsid w:val="00B81AE4"/>
    <w:rsid w:val="00B81B02"/>
    <w:rsid w:val="00B82504"/>
    <w:rsid w:val="00B82613"/>
    <w:rsid w:val="00B828FE"/>
    <w:rsid w:val="00B82E91"/>
    <w:rsid w:val="00B82F85"/>
    <w:rsid w:val="00B82FBD"/>
    <w:rsid w:val="00B832B8"/>
    <w:rsid w:val="00B83431"/>
    <w:rsid w:val="00B835B9"/>
    <w:rsid w:val="00B8380A"/>
    <w:rsid w:val="00B83A03"/>
    <w:rsid w:val="00B83AD7"/>
    <w:rsid w:val="00B83B98"/>
    <w:rsid w:val="00B83C21"/>
    <w:rsid w:val="00B83E36"/>
    <w:rsid w:val="00B8422C"/>
    <w:rsid w:val="00B8434E"/>
    <w:rsid w:val="00B84372"/>
    <w:rsid w:val="00B84437"/>
    <w:rsid w:val="00B84483"/>
    <w:rsid w:val="00B84584"/>
    <w:rsid w:val="00B84683"/>
    <w:rsid w:val="00B84882"/>
    <w:rsid w:val="00B84A54"/>
    <w:rsid w:val="00B84B1B"/>
    <w:rsid w:val="00B84CCD"/>
    <w:rsid w:val="00B84D83"/>
    <w:rsid w:val="00B85484"/>
    <w:rsid w:val="00B854BD"/>
    <w:rsid w:val="00B85868"/>
    <w:rsid w:val="00B8590F"/>
    <w:rsid w:val="00B85D78"/>
    <w:rsid w:val="00B85EF2"/>
    <w:rsid w:val="00B85F5B"/>
    <w:rsid w:val="00B8633B"/>
    <w:rsid w:val="00B86C58"/>
    <w:rsid w:val="00B86FBB"/>
    <w:rsid w:val="00B870D1"/>
    <w:rsid w:val="00B871FE"/>
    <w:rsid w:val="00B87420"/>
    <w:rsid w:val="00B87519"/>
    <w:rsid w:val="00B8752A"/>
    <w:rsid w:val="00B87644"/>
    <w:rsid w:val="00B878DA"/>
    <w:rsid w:val="00B878F7"/>
    <w:rsid w:val="00B87B14"/>
    <w:rsid w:val="00B900D7"/>
    <w:rsid w:val="00B90B95"/>
    <w:rsid w:val="00B90C26"/>
    <w:rsid w:val="00B9109F"/>
    <w:rsid w:val="00B910E8"/>
    <w:rsid w:val="00B91105"/>
    <w:rsid w:val="00B9127D"/>
    <w:rsid w:val="00B9150E"/>
    <w:rsid w:val="00B91972"/>
    <w:rsid w:val="00B91BA8"/>
    <w:rsid w:val="00B92363"/>
    <w:rsid w:val="00B92417"/>
    <w:rsid w:val="00B92668"/>
    <w:rsid w:val="00B926E5"/>
    <w:rsid w:val="00B927A9"/>
    <w:rsid w:val="00B929A0"/>
    <w:rsid w:val="00B92E8B"/>
    <w:rsid w:val="00B93008"/>
    <w:rsid w:val="00B93245"/>
    <w:rsid w:val="00B9331A"/>
    <w:rsid w:val="00B9350A"/>
    <w:rsid w:val="00B935E5"/>
    <w:rsid w:val="00B936A0"/>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2DB"/>
    <w:rsid w:val="00B96B61"/>
    <w:rsid w:val="00B97011"/>
    <w:rsid w:val="00B975DB"/>
    <w:rsid w:val="00B975F7"/>
    <w:rsid w:val="00B977F9"/>
    <w:rsid w:val="00B97875"/>
    <w:rsid w:val="00B979AF"/>
    <w:rsid w:val="00B97A55"/>
    <w:rsid w:val="00B97D93"/>
    <w:rsid w:val="00B97DAA"/>
    <w:rsid w:val="00B97F65"/>
    <w:rsid w:val="00B97F7A"/>
    <w:rsid w:val="00BA022F"/>
    <w:rsid w:val="00BA0263"/>
    <w:rsid w:val="00BA026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727"/>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9C5"/>
    <w:rsid w:val="00BA7CE0"/>
    <w:rsid w:val="00BA7D5C"/>
    <w:rsid w:val="00BA7E29"/>
    <w:rsid w:val="00BA7E78"/>
    <w:rsid w:val="00BB0298"/>
    <w:rsid w:val="00BB04E2"/>
    <w:rsid w:val="00BB0842"/>
    <w:rsid w:val="00BB0C05"/>
    <w:rsid w:val="00BB0C30"/>
    <w:rsid w:val="00BB0D59"/>
    <w:rsid w:val="00BB0FC7"/>
    <w:rsid w:val="00BB15E0"/>
    <w:rsid w:val="00BB1B93"/>
    <w:rsid w:val="00BB1DFA"/>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2AA"/>
    <w:rsid w:val="00BB6337"/>
    <w:rsid w:val="00BB6651"/>
    <w:rsid w:val="00BB689B"/>
    <w:rsid w:val="00BB6ACC"/>
    <w:rsid w:val="00BB6FD3"/>
    <w:rsid w:val="00BB71BE"/>
    <w:rsid w:val="00BB74ED"/>
    <w:rsid w:val="00BB7500"/>
    <w:rsid w:val="00BB7B79"/>
    <w:rsid w:val="00BB7BBD"/>
    <w:rsid w:val="00BC0111"/>
    <w:rsid w:val="00BC0345"/>
    <w:rsid w:val="00BC0368"/>
    <w:rsid w:val="00BC0652"/>
    <w:rsid w:val="00BC0BE3"/>
    <w:rsid w:val="00BC0D16"/>
    <w:rsid w:val="00BC0E7A"/>
    <w:rsid w:val="00BC10A4"/>
    <w:rsid w:val="00BC1231"/>
    <w:rsid w:val="00BC139E"/>
    <w:rsid w:val="00BC1A63"/>
    <w:rsid w:val="00BC1B60"/>
    <w:rsid w:val="00BC1BBE"/>
    <w:rsid w:val="00BC2050"/>
    <w:rsid w:val="00BC209D"/>
    <w:rsid w:val="00BC2548"/>
    <w:rsid w:val="00BC261C"/>
    <w:rsid w:val="00BC2E26"/>
    <w:rsid w:val="00BC2EBE"/>
    <w:rsid w:val="00BC358C"/>
    <w:rsid w:val="00BC3858"/>
    <w:rsid w:val="00BC38B6"/>
    <w:rsid w:val="00BC3947"/>
    <w:rsid w:val="00BC3D22"/>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5F2C"/>
    <w:rsid w:val="00BC631F"/>
    <w:rsid w:val="00BC6715"/>
    <w:rsid w:val="00BC6739"/>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AC2"/>
    <w:rsid w:val="00BC7EA4"/>
    <w:rsid w:val="00BC7FF2"/>
    <w:rsid w:val="00BD030F"/>
    <w:rsid w:val="00BD058D"/>
    <w:rsid w:val="00BD064B"/>
    <w:rsid w:val="00BD06EB"/>
    <w:rsid w:val="00BD0858"/>
    <w:rsid w:val="00BD121A"/>
    <w:rsid w:val="00BD1281"/>
    <w:rsid w:val="00BD128F"/>
    <w:rsid w:val="00BD1381"/>
    <w:rsid w:val="00BD1471"/>
    <w:rsid w:val="00BD1B67"/>
    <w:rsid w:val="00BD1D9D"/>
    <w:rsid w:val="00BD1DC0"/>
    <w:rsid w:val="00BD1E5D"/>
    <w:rsid w:val="00BD209E"/>
    <w:rsid w:val="00BD2657"/>
    <w:rsid w:val="00BD2D0B"/>
    <w:rsid w:val="00BD3093"/>
    <w:rsid w:val="00BD328B"/>
    <w:rsid w:val="00BD337C"/>
    <w:rsid w:val="00BD393F"/>
    <w:rsid w:val="00BD3EC0"/>
    <w:rsid w:val="00BD41F8"/>
    <w:rsid w:val="00BD4261"/>
    <w:rsid w:val="00BD42D3"/>
    <w:rsid w:val="00BD485D"/>
    <w:rsid w:val="00BD48A2"/>
    <w:rsid w:val="00BD4A29"/>
    <w:rsid w:val="00BD4B1B"/>
    <w:rsid w:val="00BD4C7F"/>
    <w:rsid w:val="00BD4CAD"/>
    <w:rsid w:val="00BD4D70"/>
    <w:rsid w:val="00BD4FAC"/>
    <w:rsid w:val="00BD50A2"/>
    <w:rsid w:val="00BD5489"/>
    <w:rsid w:val="00BD5571"/>
    <w:rsid w:val="00BD5703"/>
    <w:rsid w:val="00BD5C70"/>
    <w:rsid w:val="00BD5D70"/>
    <w:rsid w:val="00BD5F94"/>
    <w:rsid w:val="00BD5FD1"/>
    <w:rsid w:val="00BD62DB"/>
    <w:rsid w:val="00BD656A"/>
    <w:rsid w:val="00BD667C"/>
    <w:rsid w:val="00BD66CC"/>
    <w:rsid w:val="00BD6BD7"/>
    <w:rsid w:val="00BD6C3D"/>
    <w:rsid w:val="00BD6EE1"/>
    <w:rsid w:val="00BD6FEB"/>
    <w:rsid w:val="00BD7550"/>
    <w:rsid w:val="00BD7C82"/>
    <w:rsid w:val="00BD7F57"/>
    <w:rsid w:val="00BD7FB8"/>
    <w:rsid w:val="00BE0044"/>
    <w:rsid w:val="00BE018F"/>
    <w:rsid w:val="00BE02A0"/>
    <w:rsid w:val="00BE02B4"/>
    <w:rsid w:val="00BE046F"/>
    <w:rsid w:val="00BE05B6"/>
    <w:rsid w:val="00BE05BE"/>
    <w:rsid w:val="00BE07AE"/>
    <w:rsid w:val="00BE0933"/>
    <w:rsid w:val="00BE0B97"/>
    <w:rsid w:val="00BE0C32"/>
    <w:rsid w:val="00BE102F"/>
    <w:rsid w:val="00BE1F1E"/>
    <w:rsid w:val="00BE23F6"/>
    <w:rsid w:val="00BE2A6F"/>
    <w:rsid w:val="00BE2C45"/>
    <w:rsid w:val="00BE2C57"/>
    <w:rsid w:val="00BE2D0D"/>
    <w:rsid w:val="00BE2F21"/>
    <w:rsid w:val="00BE309E"/>
    <w:rsid w:val="00BE325D"/>
    <w:rsid w:val="00BE3324"/>
    <w:rsid w:val="00BE33CD"/>
    <w:rsid w:val="00BE3594"/>
    <w:rsid w:val="00BE35C2"/>
    <w:rsid w:val="00BE38C8"/>
    <w:rsid w:val="00BE3AAA"/>
    <w:rsid w:val="00BE3B4E"/>
    <w:rsid w:val="00BE3F4B"/>
    <w:rsid w:val="00BE3F7A"/>
    <w:rsid w:val="00BE41E3"/>
    <w:rsid w:val="00BE41EE"/>
    <w:rsid w:val="00BE45C2"/>
    <w:rsid w:val="00BE49AC"/>
    <w:rsid w:val="00BE4A52"/>
    <w:rsid w:val="00BE4C3D"/>
    <w:rsid w:val="00BE50C5"/>
    <w:rsid w:val="00BE536A"/>
    <w:rsid w:val="00BE5393"/>
    <w:rsid w:val="00BE58E6"/>
    <w:rsid w:val="00BE5907"/>
    <w:rsid w:val="00BE5A94"/>
    <w:rsid w:val="00BE60DF"/>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E7F"/>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2C"/>
    <w:rsid w:val="00BF36EC"/>
    <w:rsid w:val="00BF372B"/>
    <w:rsid w:val="00BF3789"/>
    <w:rsid w:val="00BF3B3B"/>
    <w:rsid w:val="00BF3BA0"/>
    <w:rsid w:val="00BF3C46"/>
    <w:rsid w:val="00BF3C4C"/>
    <w:rsid w:val="00BF3D72"/>
    <w:rsid w:val="00BF3FFF"/>
    <w:rsid w:val="00BF4097"/>
    <w:rsid w:val="00BF44AB"/>
    <w:rsid w:val="00BF4573"/>
    <w:rsid w:val="00BF4683"/>
    <w:rsid w:val="00BF4745"/>
    <w:rsid w:val="00BF491D"/>
    <w:rsid w:val="00BF494D"/>
    <w:rsid w:val="00BF4ACD"/>
    <w:rsid w:val="00BF4AE0"/>
    <w:rsid w:val="00BF4AF3"/>
    <w:rsid w:val="00BF4B27"/>
    <w:rsid w:val="00BF4BD3"/>
    <w:rsid w:val="00BF4CE9"/>
    <w:rsid w:val="00BF4E7D"/>
    <w:rsid w:val="00BF54BF"/>
    <w:rsid w:val="00BF56C4"/>
    <w:rsid w:val="00BF5AA8"/>
    <w:rsid w:val="00BF5BDC"/>
    <w:rsid w:val="00BF5E4B"/>
    <w:rsid w:val="00BF65C7"/>
    <w:rsid w:val="00BF69B8"/>
    <w:rsid w:val="00BF6D28"/>
    <w:rsid w:val="00BF6D4D"/>
    <w:rsid w:val="00BF7664"/>
    <w:rsid w:val="00BF7889"/>
    <w:rsid w:val="00BF793C"/>
    <w:rsid w:val="00BF794A"/>
    <w:rsid w:val="00BF7B6C"/>
    <w:rsid w:val="00C00048"/>
    <w:rsid w:val="00C0028B"/>
    <w:rsid w:val="00C007A3"/>
    <w:rsid w:val="00C007E2"/>
    <w:rsid w:val="00C009C4"/>
    <w:rsid w:val="00C00F6B"/>
    <w:rsid w:val="00C0107D"/>
    <w:rsid w:val="00C01601"/>
    <w:rsid w:val="00C01854"/>
    <w:rsid w:val="00C0196A"/>
    <w:rsid w:val="00C0198D"/>
    <w:rsid w:val="00C019B9"/>
    <w:rsid w:val="00C01A60"/>
    <w:rsid w:val="00C01BD4"/>
    <w:rsid w:val="00C024FC"/>
    <w:rsid w:val="00C02741"/>
    <w:rsid w:val="00C0275C"/>
    <w:rsid w:val="00C02A4C"/>
    <w:rsid w:val="00C02AE7"/>
    <w:rsid w:val="00C02C37"/>
    <w:rsid w:val="00C03148"/>
    <w:rsid w:val="00C036E2"/>
    <w:rsid w:val="00C03773"/>
    <w:rsid w:val="00C0381A"/>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68A"/>
    <w:rsid w:val="00C06B1F"/>
    <w:rsid w:val="00C06CE7"/>
    <w:rsid w:val="00C06D49"/>
    <w:rsid w:val="00C06FEB"/>
    <w:rsid w:val="00C0702E"/>
    <w:rsid w:val="00C07035"/>
    <w:rsid w:val="00C07081"/>
    <w:rsid w:val="00C071A7"/>
    <w:rsid w:val="00C074F3"/>
    <w:rsid w:val="00C078C6"/>
    <w:rsid w:val="00C07981"/>
    <w:rsid w:val="00C07CAD"/>
    <w:rsid w:val="00C07E16"/>
    <w:rsid w:val="00C07E61"/>
    <w:rsid w:val="00C100BF"/>
    <w:rsid w:val="00C1021A"/>
    <w:rsid w:val="00C10C2D"/>
    <w:rsid w:val="00C10CCE"/>
    <w:rsid w:val="00C10F0C"/>
    <w:rsid w:val="00C1124E"/>
    <w:rsid w:val="00C11954"/>
    <w:rsid w:val="00C11CBB"/>
    <w:rsid w:val="00C121BE"/>
    <w:rsid w:val="00C1241F"/>
    <w:rsid w:val="00C125EC"/>
    <w:rsid w:val="00C1274B"/>
    <w:rsid w:val="00C12914"/>
    <w:rsid w:val="00C12D2F"/>
    <w:rsid w:val="00C12FD7"/>
    <w:rsid w:val="00C1338D"/>
    <w:rsid w:val="00C13493"/>
    <w:rsid w:val="00C134A1"/>
    <w:rsid w:val="00C13559"/>
    <w:rsid w:val="00C13674"/>
    <w:rsid w:val="00C139E5"/>
    <w:rsid w:val="00C139F4"/>
    <w:rsid w:val="00C13B7C"/>
    <w:rsid w:val="00C13D66"/>
    <w:rsid w:val="00C13F3D"/>
    <w:rsid w:val="00C13F66"/>
    <w:rsid w:val="00C14113"/>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237"/>
    <w:rsid w:val="00C2135D"/>
    <w:rsid w:val="00C21368"/>
    <w:rsid w:val="00C21420"/>
    <w:rsid w:val="00C2173E"/>
    <w:rsid w:val="00C217C4"/>
    <w:rsid w:val="00C21826"/>
    <w:rsid w:val="00C21D22"/>
    <w:rsid w:val="00C22016"/>
    <w:rsid w:val="00C22289"/>
    <w:rsid w:val="00C222C9"/>
    <w:rsid w:val="00C2255D"/>
    <w:rsid w:val="00C225BC"/>
    <w:rsid w:val="00C225E7"/>
    <w:rsid w:val="00C22776"/>
    <w:rsid w:val="00C22AB0"/>
    <w:rsid w:val="00C22B43"/>
    <w:rsid w:val="00C22B9D"/>
    <w:rsid w:val="00C233ED"/>
    <w:rsid w:val="00C23448"/>
    <w:rsid w:val="00C237AB"/>
    <w:rsid w:val="00C2391C"/>
    <w:rsid w:val="00C2392F"/>
    <w:rsid w:val="00C23D87"/>
    <w:rsid w:val="00C24015"/>
    <w:rsid w:val="00C24167"/>
    <w:rsid w:val="00C2447C"/>
    <w:rsid w:val="00C2477A"/>
    <w:rsid w:val="00C2477E"/>
    <w:rsid w:val="00C248C4"/>
    <w:rsid w:val="00C24B3D"/>
    <w:rsid w:val="00C24DA1"/>
    <w:rsid w:val="00C24FCF"/>
    <w:rsid w:val="00C251CE"/>
    <w:rsid w:val="00C25402"/>
    <w:rsid w:val="00C25405"/>
    <w:rsid w:val="00C25681"/>
    <w:rsid w:val="00C256AE"/>
    <w:rsid w:val="00C25874"/>
    <w:rsid w:val="00C259BD"/>
    <w:rsid w:val="00C261D1"/>
    <w:rsid w:val="00C26CD4"/>
    <w:rsid w:val="00C26E55"/>
    <w:rsid w:val="00C26FF2"/>
    <w:rsid w:val="00C271C5"/>
    <w:rsid w:val="00C27484"/>
    <w:rsid w:val="00C27512"/>
    <w:rsid w:val="00C2764E"/>
    <w:rsid w:val="00C27818"/>
    <w:rsid w:val="00C278F3"/>
    <w:rsid w:val="00C27BAA"/>
    <w:rsid w:val="00C27E1C"/>
    <w:rsid w:val="00C27E80"/>
    <w:rsid w:val="00C27EB7"/>
    <w:rsid w:val="00C30444"/>
    <w:rsid w:val="00C30510"/>
    <w:rsid w:val="00C30818"/>
    <w:rsid w:val="00C30CC5"/>
    <w:rsid w:val="00C30D57"/>
    <w:rsid w:val="00C30F8E"/>
    <w:rsid w:val="00C3104D"/>
    <w:rsid w:val="00C31094"/>
    <w:rsid w:val="00C31178"/>
    <w:rsid w:val="00C316A7"/>
    <w:rsid w:val="00C3187D"/>
    <w:rsid w:val="00C31A07"/>
    <w:rsid w:val="00C31FFE"/>
    <w:rsid w:val="00C325F7"/>
    <w:rsid w:val="00C3263B"/>
    <w:rsid w:val="00C32746"/>
    <w:rsid w:val="00C32CA6"/>
    <w:rsid w:val="00C32D99"/>
    <w:rsid w:val="00C33011"/>
    <w:rsid w:val="00C33086"/>
    <w:rsid w:val="00C33476"/>
    <w:rsid w:val="00C33582"/>
    <w:rsid w:val="00C33895"/>
    <w:rsid w:val="00C33BC7"/>
    <w:rsid w:val="00C33E58"/>
    <w:rsid w:val="00C34028"/>
    <w:rsid w:val="00C34314"/>
    <w:rsid w:val="00C3441D"/>
    <w:rsid w:val="00C34684"/>
    <w:rsid w:val="00C34698"/>
    <w:rsid w:val="00C348F4"/>
    <w:rsid w:val="00C349DC"/>
    <w:rsid w:val="00C34BC5"/>
    <w:rsid w:val="00C3543A"/>
    <w:rsid w:val="00C355F1"/>
    <w:rsid w:val="00C35C47"/>
    <w:rsid w:val="00C35D3E"/>
    <w:rsid w:val="00C36102"/>
    <w:rsid w:val="00C36170"/>
    <w:rsid w:val="00C361DC"/>
    <w:rsid w:val="00C3621D"/>
    <w:rsid w:val="00C3661A"/>
    <w:rsid w:val="00C3677C"/>
    <w:rsid w:val="00C36840"/>
    <w:rsid w:val="00C368CF"/>
    <w:rsid w:val="00C369C4"/>
    <w:rsid w:val="00C37122"/>
    <w:rsid w:val="00C372ED"/>
    <w:rsid w:val="00C403DB"/>
    <w:rsid w:val="00C407EA"/>
    <w:rsid w:val="00C40911"/>
    <w:rsid w:val="00C40B56"/>
    <w:rsid w:val="00C40B5B"/>
    <w:rsid w:val="00C40F64"/>
    <w:rsid w:val="00C4104C"/>
    <w:rsid w:val="00C4167D"/>
    <w:rsid w:val="00C41B52"/>
    <w:rsid w:val="00C41CC5"/>
    <w:rsid w:val="00C41CFB"/>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7E"/>
    <w:rsid w:val="00C43A9E"/>
    <w:rsid w:val="00C43D25"/>
    <w:rsid w:val="00C43FF0"/>
    <w:rsid w:val="00C44105"/>
    <w:rsid w:val="00C44317"/>
    <w:rsid w:val="00C4441A"/>
    <w:rsid w:val="00C4448D"/>
    <w:rsid w:val="00C44622"/>
    <w:rsid w:val="00C449DA"/>
    <w:rsid w:val="00C44BCD"/>
    <w:rsid w:val="00C44E3B"/>
    <w:rsid w:val="00C44FFE"/>
    <w:rsid w:val="00C450B8"/>
    <w:rsid w:val="00C45189"/>
    <w:rsid w:val="00C452CD"/>
    <w:rsid w:val="00C457E9"/>
    <w:rsid w:val="00C4581B"/>
    <w:rsid w:val="00C45D41"/>
    <w:rsid w:val="00C45DD3"/>
    <w:rsid w:val="00C45F94"/>
    <w:rsid w:val="00C46125"/>
    <w:rsid w:val="00C4651C"/>
    <w:rsid w:val="00C466FA"/>
    <w:rsid w:val="00C46B81"/>
    <w:rsid w:val="00C46D08"/>
    <w:rsid w:val="00C46D6A"/>
    <w:rsid w:val="00C4732C"/>
    <w:rsid w:val="00C47466"/>
    <w:rsid w:val="00C475CF"/>
    <w:rsid w:val="00C4769D"/>
    <w:rsid w:val="00C4789A"/>
    <w:rsid w:val="00C47A11"/>
    <w:rsid w:val="00C47AD6"/>
    <w:rsid w:val="00C47E0B"/>
    <w:rsid w:val="00C47EDD"/>
    <w:rsid w:val="00C47F8D"/>
    <w:rsid w:val="00C47FCC"/>
    <w:rsid w:val="00C5031A"/>
    <w:rsid w:val="00C507C9"/>
    <w:rsid w:val="00C509A1"/>
    <w:rsid w:val="00C50B71"/>
    <w:rsid w:val="00C50C57"/>
    <w:rsid w:val="00C50CE7"/>
    <w:rsid w:val="00C50DF6"/>
    <w:rsid w:val="00C50E2C"/>
    <w:rsid w:val="00C5117A"/>
    <w:rsid w:val="00C51234"/>
    <w:rsid w:val="00C5132A"/>
    <w:rsid w:val="00C51466"/>
    <w:rsid w:val="00C5146F"/>
    <w:rsid w:val="00C51760"/>
    <w:rsid w:val="00C5176B"/>
    <w:rsid w:val="00C51804"/>
    <w:rsid w:val="00C51BC6"/>
    <w:rsid w:val="00C52096"/>
    <w:rsid w:val="00C522AE"/>
    <w:rsid w:val="00C5232E"/>
    <w:rsid w:val="00C52410"/>
    <w:rsid w:val="00C525B3"/>
    <w:rsid w:val="00C52CF6"/>
    <w:rsid w:val="00C52F1C"/>
    <w:rsid w:val="00C52F99"/>
    <w:rsid w:val="00C5310E"/>
    <w:rsid w:val="00C5327A"/>
    <w:rsid w:val="00C5377D"/>
    <w:rsid w:val="00C53B17"/>
    <w:rsid w:val="00C53BDB"/>
    <w:rsid w:val="00C53BE7"/>
    <w:rsid w:val="00C53C42"/>
    <w:rsid w:val="00C53F21"/>
    <w:rsid w:val="00C541A5"/>
    <w:rsid w:val="00C543C4"/>
    <w:rsid w:val="00C544C9"/>
    <w:rsid w:val="00C54712"/>
    <w:rsid w:val="00C54738"/>
    <w:rsid w:val="00C54BA4"/>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9F"/>
    <w:rsid w:val="00C622C4"/>
    <w:rsid w:val="00C623B0"/>
    <w:rsid w:val="00C6256B"/>
    <w:rsid w:val="00C636B0"/>
    <w:rsid w:val="00C639B8"/>
    <w:rsid w:val="00C63B22"/>
    <w:rsid w:val="00C63B8E"/>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12"/>
    <w:rsid w:val="00C65450"/>
    <w:rsid w:val="00C6575E"/>
    <w:rsid w:val="00C659B1"/>
    <w:rsid w:val="00C65A43"/>
    <w:rsid w:val="00C65BD3"/>
    <w:rsid w:val="00C65BDB"/>
    <w:rsid w:val="00C65BF9"/>
    <w:rsid w:val="00C65D3A"/>
    <w:rsid w:val="00C65D75"/>
    <w:rsid w:val="00C6605D"/>
    <w:rsid w:val="00C661EA"/>
    <w:rsid w:val="00C6629D"/>
    <w:rsid w:val="00C66662"/>
    <w:rsid w:val="00C66731"/>
    <w:rsid w:val="00C668D2"/>
    <w:rsid w:val="00C66D31"/>
    <w:rsid w:val="00C66EE0"/>
    <w:rsid w:val="00C6716C"/>
    <w:rsid w:val="00C678B6"/>
    <w:rsid w:val="00C67EB9"/>
    <w:rsid w:val="00C67F27"/>
    <w:rsid w:val="00C70028"/>
    <w:rsid w:val="00C70307"/>
    <w:rsid w:val="00C70400"/>
    <w:rsid w:val="00C70811"/>
    <w:rsid w:val="00C708B8"/>
    <w:rsid w:val="00C70A40"/>
    <w:rsid w:val="00C70B28"/>
    <w:rsid w:val="00C70CCC"/>
    <w:rsid w:val="00C7199C"/>
    <w:rsid w:val="00C71E8C"/>
    <w:rsid w:val="00C71FE3"/>
    <w:rsid w:val="00C72070"/>
    <w:rsid w:val="00C72196"/>
    <w:rsid w:val="00C7233D"/>
    <w:rsid w:val="00C7238D"/>
    <w:rsid w:val="00C729E0"/>
    <w:rsid w:val="00C72D2A"/>
    <w:rsid w:val="00C73255"/>
    <w:rsid w:val="00C73517"/>
    <w:rsid w:val="00C73571"/>
    <w:rsid w:val="00C7374C"/>
    <w:rsid w:val="00C737F4"/>
    <w:rsid w:val="00C73C71"/>
    <w:rsid w:val="00C73F9B"/>
    <w:rsid w:val="00C74090"/>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C53"/>
    <w:rsid w:val="00C771F3"/>
    <w:rsid w:val="00C77688"/>
    <w:rsid w:val="00C7778B"/>
    <w:rsid w:val="00C777A6"/>
    <w:rsid w:val="00C77812"/>
    <w:rsid w:val="00C77A51"/>
    <w:rsid w:val="00C77BE4"/>
    <w:rsid w:val="00C77EF2"/>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1F95"/>
    <w:rsid w:val="00C82220"/>
    <w:rsid w:val="00C822EF"/>
    <w:rsid w:val="00C825EB"/>
    <w:rsid w:val="00C82656"/>
    <w:rsid w:val="00C82691"/>
    <w:rsid w:val="00C826BB"/>
    <w:rsid w:val="00C82A66"/>
    <w:rsid w:val="00C82D33"/>
    <w:rsid w:val="00C82D6B"/>
    <w:rsid w:val="00C82EC3"/>
    <w:rsid w:val="00C83181"/>
    <w:rsid w:val="00C83376"/>
    <w:rsid w:val="00C83440"/>
    <w:rsid w:val="00C83595"/>
    <w:rsid w:val="00C8365E"/>
    <w:rsid w:val="00C838D8"/>
    <w:rsid w:val="00C83964"/>
    <w:rsid w:val="00C83A80"/>
    <w:rsid w:val="00C83AC3"/>
    <w:rsid w:val="00C83C34"/>
    <w:rsid w:val="00C83DBC"/>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6F"/>
    <w:rsid w:val="00C869C7"/>
    <w:rsid w:val="00C86CAB"/>
    <w:rsid w:val="00C8712C"/>
    <w:rsid w:val="00C87464"/>
    <w:rsid w:val="00C874D0"/>
    <w:rsid w:val="00C87AC4"/>
    <w:rsid w:val="00C87BFF"/>
    <w:rsid w:val="00C87CE5"/>
    <w:rsid w:val="00C903F1"/>
    <w:rsid w:val="00C90BA1"/>
    <w:rsid w:val="00C90BEA"/>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22C"/>
    <w:rsid w:val="00C9345C"/>
    <w:rsid w:val="00C938A6"/>
    <w:rsid w:val="00C9477F"/>
    <w:rsid w:val="00C94856"/>
    <w:rsid w:val="00C9499F"/>
    <w:rsid w:val="00C949CD"/>
    <w:rsid w:val="00C94BF2"/>
    <w:rsid w:val="00C94CE9"/>
    <w:rsid w:val="00C94DE5"/>
    <w:rsid w:val="00C950AF"/>
    <w:rsid w:val="00C953D6"/>
    <w:rsid w:val="00C956CE"/>
    <w:rsid w:val="00C957DB"/>
    <w:rsid w:val="00C95F47"/>
    <w:rsid w:val="00C9612B"/>
    <w:rsid w:val="00C961D7"/>
    <w:rsid w:val="00C96ACA"/>
    <w:rsid w:val="00C96DAD"/>
    <w:rsid w:val="00C96E1D"/>
    <w:rsid w:val="00C96E55"/>
    <w:rsid w:val="00C96E6C"/>
    <w:rsid w:val="00C96F1B"/>
    <w:rsid w:val="00C96F79"/>
    <w:rsid w:val="00C9705A"/>
    <w:rsid w:val="00C9718B"/>
    <w:rsid w:val="00C97265"/>
    <w:rsid w:val="00C97820"/>
    <w:rsid w:val="00C978AD"/>
    <w:rsid w:val="00CA01C4"/>
    <w:rsid w:val="00CA02E6"/>
    <w:rsid w:val="00CA048B"/>
    <w:rsid w:val="00CA06A3"/>
    <w:rsid w:val="00CA0928"/>
    <w:rsid w:val="00CA0996"/>
    <w:rsid w:val="00CA0AFF"/>
    <w:rsid w:val="00CA0B2B"/>
    <w:rsid w:val="00CA0BAF"/>
    <w:rsid w:val="00CA0CAF"/>
    <w:rsid w:val="00CA0D5D"/>
    <w:rsid w:val="00CA0EA6"/>
    <w:rsid w:val="00CA106C"/>
    <w:rsid w:val="00CA115F"/>
    <w:rsid w:val="00CA1246"/>
    <w:rsid w:val="00CA126E"/>
    <w:rsid w:val="00CA174C"/>
    <w:rsid w:val="00CA1A7E"/>
    <w:rsid w:val="00CA1CB7"/>
    <w:rsid w:val="00CA1CE6"/>
    <w:rsid w:val="00CA1DE1"/>
    <w:rsid w:val="00CA1E61"/>
    <w:rsid w:val="00CA1FCA"/>
    <w:rsid w:val="00CA2284"/>
    <w:rsid w:val="00CA231E"/>
    <w:rsid w:val="00CA25D1"/>
    <w:rsid w:val="00CA2655"/>
    <w:rsid w:val="00CA2C83"/>
    <w:rsid w:val="00CA3055"/>
    <w:rsid w:val="00CA30F9"/>
    <w:rsid w:val="00CA3106"/>
    <w:rsid w:val="00CA31DA"/>
    <w:rsid w:val="00CA37F1"/>
    <w:rsid w:val="00CA39EE"/>
    <w:rsid w:val="00CA3A0E"/>
    <w:rsid w:val="00CA3A30"/>
    <w:rsid w:val="00CA3B05"/>
    <w:rsid w:val="00CA3B47"/>
    <w:rsid w:val="00CA3C36"/>
    <w:rsid w:val="00CA4191"/>
    <w:rsid w:val="00CA449D"/>
    <w:rsid w:val="00CA4851"/>
    <w:rsid w:val="00CA492E"/>
    <w:rsid w:val="00CA49CE"/>
    <w:rsid w:val="00CA4A1D"/>
    <w:rsid w:val="00CA4F29"/>
    <w:rsid w:val="00CA532D"/>
    <w:rsid w:val="00CA5583"/>
    <w:rsid w:val="00CA567D"/>
    <w:rsid w:val="00CA56C5"/>
    <w:rsid w:val="00CA5CF7"/>
    <w:rsid w:val="00CA5FBF"/>
    <w:rsid w:val="00CA6193"/>
    <w:rsid w:val="00CA6227"/>
    <w:rsid w:val="00CA62B1"/>
    <w:rsid w:val="00CA65F0"/>
    <w:rsid w:val="00CA66A8"/>
    <w:rsid w:val="00CA679B"/>
    <w:rsid w:val="00CA69AB"/>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80F"/>
    <w:rsid w:val="00CB1985"/>
    <w:rsid w:val="00CB1CB8"/>
    <w:rsid w:val="00CB1F9E"/>
    <w:rsid w:val="00CB22C8"/>
    <w:rsid w:val="00CB2539"/>
    <w:rsid w:val="00CB25BF"/>
    <w:rsid w:val="00CB26C1"/>
    <w:rsid w:val="00CB29C7"/>
    <w:rsid w:val="00CB2C65"/>
    <w:rsid w:val="00CB2C92"/>
    <w:rsid w:val="00CB2D74"/>
    <w:rsid w:val="00CB2F3D"/>
    <w:rsid w:val="00CB3348"/>
    <w:rsid w:val="00CB3717"/>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54F"/>
    <w:rsid w:val="00CB77CA"/>
    <w:rsid w:val="00CB792D"/>
    <w:rsid w:val="00CB7AEE"/>
    <w:rsid w:val="00CB7B40"/>
    <w:rsid w:val="00CB7D4E"/>
    <w:rsid w:val="00CB7F68"/>
    <w:rsid w:val="00CC039B"/>
    <w:rsid w:val="00CC0435"/>
    <w:rsid w:val="00CC054E"/>
    <w:rsid w:val="00CC06DF"/>
    <w:rsid w:val="00CC09C2"/>
    <w:rsid w:val="00CC0AE5"/>
    <w:rsid w:val="00CC0B1D"/>
    <w:rsid w:val="00CC1092"/>
    <w:rsid w:val="00CC1354"/>
    <w:rsid w:val="00CC1745"/>
    <w:rsid w:val="00CC1956"/>
    <w:rsid w:val="00CC1AA0"/>
    <w:rsid w:val="00CC21A9"/>
    <w:rsid w:val="00CC23A3"/>
    <w:rsid w:val="00CC2604"/>
    <w:rsid w:val="00CC267D"/>
    <w:rsid w:val="00CC2A55"/>
    <w:rsid w:val="00CC2A98"/>
    <w:rsid w:val="00CC2B37"/>
    <w:rsid w:val="00CC2CCD"/>
    <w:rsid w:val="00CC2EBB"/>
    <w:rsid w:val="00CC2F30"/>
    <w:rsid w:val="00CC32BE"/>
    <w:rsid w:val="00CC3315"/>
    <w:rsid w:val="00CC3486"/>
    <w:rsid w:val="00CC3570"/>
    <w:rsid w:val="00CC36BF"/>
    <w:rsid w:val="00CC3CEA"/>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2C"/>
    <w:rsid w:val="00CC6564"/>
    <w:rsid w:val="00CC6632"/>
    <w:rsid w:val="00CC681F"/>
    <w:rsid w:val="00CC6AC2"/>
    <w:rsid w:val="00CC72A6"/>
    <w:rsid w:val="00CC72E3"/>
    <w:rsid w:val="00CC76FD"/>
    <w:rsid w:val="00CC7C4A"/>
    <w:rsid w:val="00CC7CF2"/>
    <w:rsid w:val="00CC7DBA"/>
    <w:rsid w:val="00CD02C4"/>
    <w:rsid w:val="00CD0686"/>
    <w:rsid w:val="00CD083D"/>
    <w:rsid w:val="00CD1219"/>
    <w:rsid w:val="00CD15C1"/>
    <w:rsid w:val="00CD16BD"/>
    <w:rsid w:val="00CD1996"/>
    <w:rsid w:val="00CD1A6C"/>
    <w:rsid w:val="00CD1CFD"/>
    <w:rsid w:val="00CD1D19"/>
    <w:rsid w:val="00CD2043"/>
    <w:rsid w:val="00CD2225"/>
    <w:rsid w:val="00CD22B7"/>
    <w:rsid w:val="00CD22F3"/>
    <w:rsid w:val="00CD2AF6"/>
    <w:rsid w:val="00CD2BD0"/>
    <w:rsid w:val="00CD2CA5"/>
    <w:rsid w:val="00CD2D9B"/>
    <w:rsid w:val="00CD2F63"/>
    <w:rsid w:val="00CD2FE6"/>
    <w:rsid w:val="00CD3079"/>
    <w:rsid w:val="00CD3220"/>
    <w:rsid w:val="00CD322C"/>
    <w:rsid w:val="00CD3595"/>
    <w:rsid w:val="00CD3670"/>
    <w:rsid w:val="00CD36BE"/>
    <w:rsid w:val="00CD37EE"/>
    <w:rsid w:val="00CD3B98"/>
    <w:rsid w:val="00CD3D8F"/>
    <w:rsid w:val="00CD3E8E"/>
    <w:rsid w:val="00CD4000"/>
    <w:rsid w:val="00CD440C"/>
    <w:rsid w:val="00CD4710"/>
    <w:rsid w:val="00CD47C1"/>
    <w:rsid w:val="00CD48B4"/>
    <w:rsid w:val="00CD4AB0"/>
    <w:rsid w:val="00CD4B26"/>
    <w:rsid w:val="00CD4BFE"/>
    <w:rsid w:val="00CD4D3B"/>
    <w:rsid w:val="00CD4DEB"/>
    <w:rsid w:val="00CD4E01"/>
    <w:rsid w:val="00CD4ED4"/>
    <w:rsid w:val="00CD4FE8"/>
    <w:rsid w:val="00CD52A7"/>
    <w:rsid w:val="00CD53CB"/>
    <w:rsid w:val="00CD5483"/>
    <w:rsid w:val="00CD54A2"/>
    <w:rsid w:val="00CD54D4"/>
    <w:rsid w:val="00CD57C8"/>
    <w:rsid w:val="00CD5BBA"/>
    <w:rsid w:val="00CD5BC4"/>
    <w:rsid w:val="00CD5E06"/>
    <w:rsid w:val="00CD6682"/>
    <w:rsid w:val="00CD6864"/>
    <w:rsid w:val="00CD6980"/>
    <w:rsid w:val="00CD6EF6"/>
    <w:rsid w:val="00CD7162"/>
    <w:rsid w:val="00CD73A1"/>
    <w:rsid w:val="00CD7479"/>
    <w:rsid w:val="00CD790D"/>
    <w:rsid w:val="00CD7A74"/>
    <w:rsid w:val="00CD7D2E"/>
    <w:rsid w:val="00CE021E"/>
    <w:rsid w:val="00CE0B26"/>
    <w:rsid w:val="00CE0EE2"/>
    <w:rsid w:val="00CE10EF"/>
    <w:rsid w:val="00CE120E"/>
    <w:rsid w:val="00CE1312"/>
    <w:rsid w:val="00CE13B2"/>
    <w:rsid w:val="00CE14C4"/>
    <w:rsid w:val="00CE171B"/>
    <w:rsid w:val="00CE1757"/>
    <w:rsid w:val="00CE175A"/>
    <w:rsid w:val="00CE1962"/>
    <w:rsid w:val="00CE1B1D"/>
    <w:rsid w:val="00CE1FC8"/>
    <w:rsid w:val="00CE2160"/>
    <w:rsid w:val="00CE2BF6"/>
    <w:rsid w:val="00CE3194"/>
    <w:rsid w:val="00CE336F"/>
    <w:rsid w:val="00CE3646"/>
    <w:rsid w:val="00CE3C68"/>
    <w:rsid w:val="00CE3D40"/>
    <w:rsid w:val="00CE3F9D"/>
    <w:rsid w:val="00CE3FC2"/>
    <w:rsid w:val="00CE4235"/>
    <w:rsid w:val="00CE42F7"/>
    <w:rsid w:val="00CE439A"/>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86"/>
    <w:rsid w:val="00CE6EA2"/>
    <w:rsid w:val="00CE7015"/>
    <w:rsid w:val="00CE71DD"/>
    <w:rsid w:val="00CE752A"/>
    <w:rsid w:val="00CE779C"/>
    <w:rsid w:val="00CE78E1"/>
    <w:rsid w:val="00CE79D2"/>
    <w:rsid w:val="00CE7A34"/>
    <w:rsid w:val="00CE7A59"/>
    <w:rsid w:val="00CE7B6C"/>
    <w:rsid w:val="00CE7FE5"/>
    <w:rsid w:val="00CF0269"/>
    <w:rsid w:val="00CF03C6"/>
    <w:rsid w:val="00CF0768"/>
    <w:rsid w:val="00CF0BA8"/>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C06"/>
    <w:rsid w:val="00CF2DCD"/>
    <w:rsid w:val="00CF2E25"/>
    <w:rsid w:val="00CF31F5"/>
    <w:rsid w:val="00CF33E3"/>
    <w:rsid w:val="00CF356C"/>
    <w:rsid w:val="00CF3742"/>
    <w:rsid w:val="00CF37DF"/>
    <w:rsid w:val="00CF3896"/>
    <w:rsid w:val="00CF3AFF"/>
    <w:rsid w:val="00CF3D21"/>
    <w:rsid w:val="00CF3EB3"/>
    <w:rsid w:val="00CF3EED"/>
    <w:rsid w:val="00CF430B"/>
    <w:rsid w:val="00CF4327"/>
    <w:rsid w:val="00CF474F"/>
    <w:rsid w:val="00CF4916"/>
    <w:rsid w:val="00CF4E5E"/>
    <w:rsid w:val="00CF50CA"/>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47E"/>
    <w:rsid w:val="00CF64D7"/>
    <w:rsid w:val="00CF667F"/>
    <w:rsid w:val="00CF6725"/>
    <w:rsid w:val="00CF67B7"/>
    <w:rsid w:val="00CF6AEE"/>
    <w:rsid w:val="00CF6B86"/>
    <w:rsid w:val="00CF6C02"/>
    <w:rsid w:val="00CF6DC7"/>
    <w:rsid w:val="00CF6FC3"/>
    <w:rsid w:val="00CF707F"/>
    <w:rsid w:val="00CF77A5"/>
    <w:rsid w:val="00CF7952"/>
    <w:rsid w:val="00CF7D0D"/>
    <w:rsid w:val="00CF7DF0"/>
    <w:rsid w:val="00D00090"/>
    <w:rsid w:val="00D00321"/>
    <w:rsid w:val="00D0063B"/>
    <w:rsid w:val="00D009FA"/>
    <w:rsid w:val="00D00B73"/>
    <w:rsid w:val="00D00B82"/>
    <w:rsid w:val="00D00CC2"/>
    <w:rsid w:val="00D01005"/>
    <w:rsid w:val="00D0116B"/>
    <w:rsid w:val="00D013DA"/>
    <w:rsid w:val="00D013E9"/>
    <w:rsid w:val="00D0144F"/>
    <w:rsid w:val="00D01722"/>
    <w:rsid w:val="00D01830"/>
    <w:rsid w:val="00D0195F"/>
    <w:rsid w:val="00D0198B"/>
    <w:rsid w:val="00D01B9B"/>
    <w:rsid w:val="00D020FC"/>
    <w:rsid w:val="00D021E6"/>
    <w:rsid w:val="00D0262B"/>
    <w:rsid w:val="00D02677"/>
    <w:rsid w:val="00D02906"/>
    <w:rsid w:val="00D02BBB"/>
    <w:rsid w:val="00D02C3C"/>
    <w:rsid w:val="00D02C40"/>
    <w:rsid w:val="00D030EF"/>
    <w:rsid w:val="00D031FE"/>
    <w:rsid w:val="00D032E8"/>
    <w:rsid w:val="00D03499"/>
    <w:rsid w:val="00D03598"/>
    <w:rsid w:val="00D03718"/>
    <w:rsid w:val="00D03777"/>
    <w:rsid w:val="00D039D8"/>
    <w:rsid w:val="00D03A33"/>
    <w:rsid w:val="00D03A8A"/>
    <w:rsid w:val="00D03C60"/>
    <w:rsid w:val="00D03C72"/>
    <w:rsid w:val="00D03FC2"/>
    <w:rsid w:val="00D04576"/>
    <w:rsid w:val="00D04D46"/>
    <w:rsid w:val="00D04F13"/>
    <w:rsid w:val="00D04F4D"/>
    <w:rsid w:val="00D04FB5"/>
    <w:rsid w:val="00D050B0"/>
    <w:rsid w:val="00D05562"/>
    <w:rsid w:val="00D05603"/>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6F57"/>
    <w:rsid w:val="00D0717B"/>
    <w:rsid w:val="00D072CA"/>
    <w:rsid w:val="00D073F6"/>
    <w:rsid w:val="00D07467"/>
    <w:rsid w:val="00D075AB"/>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3FE6"/>
    <w:rsid w:val="00D1439A"/>
    <w:rsid w:val="00D14491"/>
    <w:rsid w:val="00D1455A"/>
    <w:rsid w:val="00D14701"/>
    <w:rsid w:val="00D14716"/>
    <w:rsid w:val="00D14976"/>
    <w:rsid w:val="00D14E8C"/>
    <w:rsid w:val="00D14EFB"/>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30"/>
    <w:rsid w:val="00D21E50"/>
    <w:rsid w:val="00D21E7B"/>
    <w:rsid w:val="00D21F21"/>
    <w:rsid w:val="00D222B2"/>
    <w:rsid w:val="00D2251A"/>
    <w:rsid w:val="00D2260A"/>
    <w:rsid w:val="00D228D9"/>
    <w:rsid w:val="00D22B04"/>
    <w:rsid w:val="00D22C0A"/>
    <w:rsid w:val="00D22DAA"/>
    <w:rsid w:val="00D22F53"/>
    <w:rsid w:val="00D23041"/>
    <w:rsid w:val="00D2327B"/>
    <w:rsid w:val="00D2338B"/>
    <w:rsid w:val="00D234EC"/>
    <w:rsid w:val="00D235A8"/>
    <w:rsid w:val="00D235DF"/>
    <w:rsid w:val="00D236F1"/>
    <w:rsid w:val="00D2379F"/>
    <w:rsid w:val="00D237FB"/>
    <w:rsid w:val="00D240FA"/>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599"/>
    <w:rsid w:val="00D26811"/>
    <w:rsid w:val="00D26879"/>
    <w:rsid w:val="00D26AC3"/>
    <w:rsid w:val="00D26B53"/>
    <w:rsid w:val="00D26CBB"/>
    <w:rsid w:val="00D26D63"/>
    <w:rsid w:val="00D26DC3"/>
    <w:rsid w:val="00D26ED9"/>
    <w:rsid w:val="00D26F05"/>
    <w:rsid w:val="00D26FEC"/>
    <w:rsid w:val="00D27054"/>
    <w:rsid w:val="00D271C1"/>
    <w:rsid w:val="00D271F0"/>
    <w:rsid w:val="00D2759B"/>
    <w:rsid w:val="00D27A7C"/>
    <w:rsid w:val="00D27A89"/>
    <w:rsid w:val="00D27EDF"/>
    <w:rsid w:val="00D27EE9"/>
    <w:rsid w:val="00D27F9E"/>
    <w:rsid w:val="00D300B0"/>
    <w:rsid w:val="00D301BA"/>
    <w:rsid w:val="00D30216"/>
    <w:rsid w:val="00D30399"/>
    <w:rsid w:val="00D304C3"/>
    <w:rsid w:val="00D304E9"/>
    <w:rsid w:val="00D306E0"/>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5E8"/>
    <w:rsid w:val="00D33982"/>
    <w:rsid w:val="00D3453C"/>
    <w:rsid w:val="00D3460A"/>
    <w:rsid w:val="00D3464A"/>
    <w:rsid w:val="00D34903"/>
    <w:rsid w:val="00D34966"/>
    <w:rsid w:val="00D34F08"/>
    <w:rsid w:val="00D353FE"/>
    <w:rsid w:val="00D3540D"/>
    <w:rsid w:val="00D35511"/>
    <w:rsid w:val="00D35837"/>
    <w:rsid w:val="00D36010"/>
    <w:rsid w:val="00D36266"/>
    <w:rsid w:val="00D3626A"/>
    <w:rsid w:val="00D3641F"/>
    <w:rsid w:val="00D36518"/>
    <w:rsid w:val="00D3683C"/>
    <w:rsid w:val="00D368EE"/>
    <w:rsid w:val="00D36E2F"/>
    <w:rsid w:val="00D36FB8"/>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1F"/>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3B49"/>
    <w:rsid w:val="00D44018"/>
    <w:rsid w:val="00D440BD"/>
    <w:rsid w:val="00D44806"/>
    <w:rsid w:val="00D44A27"/>
    <w:rsid w:val="00D44CB5"/>
    <w:rsid w:val="00D44E00"/>
    <w:rsid w:val="00D44E6D"/>
    <w:rsid w:val="00D44E75"/>
    <w:rsid w:val="00D45391"/>
    <w:rsid w:val="00D453B6"/>
    <w:rsid w:val="00D4555C"/>
    <w:rsid w:val="00D45567"/>
    <w:rsid w:val="00D45619"/>
    <w:rsid w:val="00D45839"/>
    <w:rsid w:val="00D458B3"/>
    <w:rsid w:val="00D458B4"/>
    <w:rsid w:val="00D4592A"/>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7C5"/>
    <w:rsid w:val="00D50C12"/>
    <w:rsid w:val="00D50C86"/>
    <w:rsid w:val="00D510C0"/>
    <w:rsid w:val="00D51338"/>
    <w:rsid w:val="00D51366"/>
    <w:rsid w:val="00D51749"/>
    <w:rsid w:val="00D51B86"/>
    <w:rsid w:val="00D51BC1"/>
    <w:rsid w:val="00D51CE1"/>
    <w:rsid w:val="00D51F03"/>
    <w:rsid w:val="00D5210E"/>
    <w:rsid w:val="00D52625"/>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92"/>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D89"/>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484"/>
    <w:rsid w:val="00D616BB"/>
    <w:rsid w:val="00D61915"/>
    <w:rsid w:val="00D6196C"/>
    <w:rsid w:val="00D61C14"/>
    <w:rsid w:val="00D61C8A"/>
    <w:rsid w:val="00D61CDE"/>
    <w:rsid w:val="00D61D77"/>
    <w:rsid w:val="00D61E61"/>
    <w:rsid w:val="00D61EA1"/>
    <w:rsid w:val="00D620D0"/>
    <w:rsid w:val="00D62162"/>
    <w:rsid w:val="00D622A7"/>
    <w:rsid w:val="00D62439"/>
    <w:rsid w:val="00D62582"/>
    <w:rsid w:val="00D62D0A"/>
    <w:rsid w:val="00D62E3C"/>
    <w:rsid w:val="00D63597"/>
    <w:rsid w:val="00D63A22"/>
    <w:rsid w:val="00D63B1A"/>
    <w:rsid w:val="00D63C6C"/>
    <w:rsid w:val="00D63E66"/>
    <w:rsid w:val="00D63F81"/>
    <w:rsid w:val="00D63F9B"/>
    <w:rsid w:val="00D6443E"/>
    <w:rsid w:val="00D64472"/>
    <w:rsid w:val="00D644DB"/>
    <w:rsid w:val="00D646C0"/>
    <w:rsid w:val="00D64701"/>
    <w:rsid w:val="00D64EDA"/>
    <w:rsid w:val="00D652E8"/>
    <w:rsid w:val="00D653DA"/>
    <w:rsid w:val="00D65876"/>
    <w:rsid w:val="00D65B35"/>
    <w:rsid w:val="00D65C98"/>
    <w:rsid w:val="00D666D0"/>
    <w:rsid w:val="00D66E27"/>
    <w:rsid w:val="00D6712F"/>
    <w:rsid w:val="00D67890"/>
    <w:rsid w:val="00D67A7E"/>
    <w:rsid w:val="00D67BEC"/>
    <w:rsid w:val="00D67CF3"/>
    <w:rsid w:val="00D67EC7"/>
    <w:rsid w:val="00D70159"/>
    <w:rsid w:val="00D70270"/>
    <w:rsid w:val="00D7045C"/>
    <w:rsid w:val="00D70520"/>
    <w:rsid w:val="00D70627"/>
    <w:rsid w:val="00D7083B"/>
    <w:rsid w:val="00D70B9C"/>
    <w:rsid w:val="00D70FD1"/>
    <w:rsid w:val="00D711B4"/>
    <w:rsid w:val="00D71278"/>
    <w:rsid w:val="00D7147E"/>
    <w:rsid w:val="00D7181F"/>
    <w:rsid w:val="00D718F8"/>
    <w:rsid w:val="00D71D0C"/>
    <w:rsid w:val="00D7209F"/>
    <w:rsid w:val="00D72111"/>
    <w:rsid w:val="00D7222E"/>
    <w:rsid w:val="00D72338"/>
    <w:rsid w:val="00D723CD"/>
    <w:rsid w:val="00D72687"/>
    <w:rsid w:val="00D7286F"/>
    <w:rsid w:val="00D72AE3"/>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0BE"/>
    <w:rsid w:val="00D76109"/>
    <w:rsid w:val="00D7619D"/>
    <w:rsid w:val="00D76220"/>
    <w:rsid w:val="00D764D3"/>
    <w:rsid w:val="00D766CE"/>
    <w:rsid w:val="00D76797"/>
    <w:rsid w:val="00D769EF"/>
    <w:rsid w:val="00D76AFC"/>
    <w:rsid w:val="00D76B68"/>
    <w:rsid w:val="00D76F3B"/>
    <w:rsid w:val="00D77590"/>
    <w:rsid w:val="00D77681"/>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A7"/>
    <w:rsid w:val="00D821C5"/>
    <w:rsid w:val="00D822F2"/>
    <w:rsid w:val="00D823FE"/>
    <w:rsid w:val="00D82559"/>
    <w:rsid w:val="00D82861"/>
    <w:rsid w:val="00D8290F"/>
    <w:rsid w:val="00D8299A"/>
    <w:rsid w:val="00D829FC"/>
    <w:rsid w:val="00D82CA2"/>
    <w:rsid w:val="00D82DCC"/>
    <w:rsid w:val="00D831DE"/>
    <w:rsid w:val="00D835D0"/>
    <w:rsid w:val="00D8375C"/>
    <w:rsid w:val="00D838D5"/>
    <w:rsid w:val="00D839B6"/>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33"/>
    <w:rsid w:val="00D8718A"/>
    <w:rsid w:val="00D871A8"/>
    <w:rsid w:val="00D8727F"/>
    <w:rsid w:val="00D87304"/>
    <w:rsid w:val="00D874DF"/>
    <w:rsid w:val="00D87513"/>
    <w:rsid w:val="00D87524"/>
    <w:rsid w:val="00D876EC"/>
    <w:rsid w:val="00D8790F"/>
    <w:rsid w:val="00D87B1F"/>
    <w:rsid w:val="00D87B29"/>
    <w:rsid w:val="00D87BFF"/>
    <w:rsid w:val="00D87D7D"/>
    <w:rsid w:val="00D87D91"/>
    <w:rsid w:val="00D90041"/>
    <w:rsid w:val="00D9095A"/>
    <w:rsid w:val="00D90A46"/>
    <w:rsid w:val="00D90AF3"/>
    <w:rsid w:val="00D90BE4"/>
    <w:rsid w:val="00D90C7E"/>
    <w:rsid w:val="00D90CA7"/>
    <w:rsid w:val="00D90F39"/>
    <w:rsid w:val="00D90FE5"/>
    <w:rsid w:val="00D91915"/>
    <w:rsid w:val="00D91EAE"/>
    <w:rsid w:val="00D91F42"/>
    <w:rsid w:val="00D925F6"/>
    <w:rsid w:val="00D92919"/>
    <w:rsid w:val="00D92B68"/>
    <w:rsid w:val="00D92DA6"/>
    <w:rsid w:val="00D92EF7"/>
    <w:rsid w:val="00D92F13"/>
    <w:rsid w:val="00D9302E"/>
    <w:rsid w:val="00D93215"/>
    <w:rsid w:val="00D9344A"/>
    <w:rsid w:val="00D935E4"/>
    <w:rsid w:val="00D93716"/>
    <w:rsid w:val="00D93A7B"/>
    <w:rsid w:val="00D93CF1"/>
    <w:rsid w:val="00D93D40"/>
    <w:rsid w:val="00D93F13"/>
    <w:rsid w:val="00D940E6"/>
    <w:rsid w:val="00D9415C"/>
    <w:rsid w:val="00D94561"/>
    <w:rsid w:val="00D947DD"/>
    <w:rsid w:val="00D94A4E"/>
    <w:rsid w:val="00D94E0A"/>
    <w:rsid w:val="00D94F3A"/>
    <w:rsid w:val="00D94F4C"/>
    <w:rsid w:val="00D9506C"/>
    <w:rsid w:val="00D950FD"/>
    <w:rsid w:val="00D95280"/>
    <w:rsid w:val="00D952C1"/>
    <w:rsid w:val="00D952F5"/>
    <w:rsid w:val="00D95619"/>
    <w:rsid w:val="00D957DB"/>
    <w:rsid w:val="00D957EC"/>
    <w:rsid w:val="00D95843"/>
    <w:rsid w:val="00D95A17"/>
    <w:rsid w:val="00D95AC1"/>
    <w:rsid w:val="00D95BC6"/>
    <w:rsid w:val="00D96104"/>
    <w:rsid w:val="00D9616D"/>
    <w:rsid w:val="00D96466"/>
    <w:rsid w:val="00D966C9"/>
    <w:rsid w:val="00D96A69"/>
    <w:rsid w:val="00D97309"/>
    <w:rsid w:val="00D97357"/>
    <w:rsid w:val="00D973A2"/>
    <w:rsid w:val="00D9752F"/>
    <w:rsid w:val="00D975EB"/>
    <w:rsid w:val="00D97878"/>
    <w:rsid w:val="00D97982"/>
    <w:rsid w:val="00D97CA3"/>
    <w:rsid w:val="00D97EE0"/>
    <w:rsid w:val="00DA0136"/>
    <w:rsid w:val="00DA01D0"/>
    <w:rsid w:val="00DA028F"/>
    <w:rsid w:val="00DA03D0"/>
    <w:rsid w:val="00DA0484"/>
    <w:rsid w:val="00DA04DF"/>
    <w:rsid w:val="00DA0683"/>
    <w:rsid w:val="00DA07EE"/>
    <w:rsid w:val="00DA0A54"/>
    <w:rsid w:val="00DA0CBA"/>
    <w:rsid w:val="00DA0E18"/>
    <w:rsid w:val="00DA1017"/>
    <w:rsid w:val="00DA11F8"/>
    <w:rsid w:val="00DA123D"/>
    <w:rsid w:val="00DA1273"/>
    <w:rsid w:val="00DA153E"/>
    <w:rsid w:val="00DA1587"/>
    <w:rsid w:val="00DA1786"/>
    <w:rsid w:val="00DA19EF"/>
    <w:rsid w:val="00DA1DA1"/>
    <w:rsid w:val="00DA2319"/>
    <w:rsid w:val="00DA2642"/>
    <w:rsid w:val="00DA26A8"/>
    <w:rsid w:val="00DA2862"/>
    <w:rsid w:val="00DA2898"/>
    <w:rsid w:val="00DA2BB9"/>
    <w:rsid w:val="00DA2C21"/>
    <w:rsid w:val="00DA2D2B"/>
    <w:rsid w:val="00DA3264"/>
    <w:rsid w:val="00DA35A7"/>
    <w:rsid w:val="00DA3695"/>
    <w:rsid w:val="00DA3AA1"/>
    <w:rsid w:val="00DA3C14"/>
    <w:rsid w:val="00DA3C43"/>
    <w:rsid w:val="00DA3C5F"/>
    <w:rsid w:val="00DA3C98"/>
    <w:rsid w:val="00DA3DF5"/>
    <w:rsid w:val="00DA41A4"/>
    <w:rsid w:val="00DA41AB"/>
    <w:rsid w:val="00DA43F7"/>
    <w:rsid w:val="00DA44F0"/>
    <w:rsid w:val="00DA4922"/>
    <w:rsid w:val="00DA4C58"/>
    <w:rsid w:val="00DA4D0A"/>
    <w:rsid w:val="00DA4E52"/>
    <w:rsid w:val="00DA51A9"/>
    <w:rsid w:val="00DA5263"/>
    <w:rsid w:val="00DA5323"/>
    <w:rsid w:val="00DA59CA"/>
    <w:rsid w:val="00DA5A2B"/>
    <w:rsid w:val="00DA5B6E"/>
    <w:rsid w:val="00DA5E93"/>
    <w:rsid w:val="00DA5F1C"/>
    <w:rsid w:val="00DA6221"/>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458"/>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2FB8"/>
    <w:rsid w:val="00DB3440"/>
    <w:rsid w:val="00DB351A"/>
    <w:rsid w:val="00DB3526"/>
    <w:rsid w:val="00DB35BD"/>
    <w:rsid w:val="00DB36F7"/>
    <w:rsid w:val="00DB37F9"/>
    <w:rsid w:val="00DB3915"/>
    <w:rsid w:val="00DB3A47"/>
    <w:rsid w:val="00DB3E81"/>
    <w:rsid w:val="00DB3FC7"/>
    <w:rsid w:val="00DB40C8"/>
    <w:rsid w:val="00DB444C"/>
    <w:rsid w:val="00DB449C"/>
    <w:rsid w:val="00DB47E8"/>
    <w:rsid w:val="00DB4B7E"/>
    <w:rsid w:val="00DB4EFE"/>
    <w:rsid w:val="00DB4F7D"/>
    <w:rsid w:val="00DB5001"/>
    <w:rsid w:val="00DB50ED"/>
    <w:rsid w:val="00DB512D"/>
    <w:rsid w:val="00DB5380"/>
    <w:rsid w:val="00DB5789"/>
    <w:rsid w:val="00DB5900"/>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B7"/>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987"/>
    <w:rsid w:val="00DC3A98"/>
    <w:rsid w:val="00DC3B4E"/>
    <w:rsid w:val="00DC4261"/>
    <w:rsid w:val="00DC46E0"/>
    <w:rsid w:val="00DC47A9"/>
    <w:rsid w:val="00DC4B2C"/>
    <w:rsid w:val="00DC4C42"/>
    <w:rsid w:val="00DC4FB4"/>
    <w:rsid w:val="00DC520E"/>
    <w:rsid w:val="00DC56A3"/>
    <w:rsid w:val="00DC5C03"/>
    <w:rsid w:val="00DC5C15"/>
    <w:rsid w:val="00DC5C9C"/>
    <w:rsid w:val="00DC5DA5"/>
    <w:rsid w:val="00DC62F6"/>
    <w:rsid w:val="00DC62F8"/>
    <w:rsid w:val="00DC63D3"/>
    <w:rsid w:val="00DC688F"/>
    <w:rsid w:val="00DC696F"/>
    <w:rsid w:val="00DC6A22"/>
    <w:rsid w:val="00DC6A5A"/>
    <w:rsid w:val="00DC6B04"/>
    <w:rsid w:val="00DC6B50"/>
    <w:rsid w:val="00DC6DD0"/>
    <w:rsid w:val="00DC7011"/>
    <w:rsid w:val="00DC70C2"/>
    <w:rsid w:val="00DC71DC"/>
    <w:rsid w:val="00DC76A3"/>
    <w:rsid w:val="00DC7C02"/>
    <w:rsid w:val="00DC7C73"/>
    <w:rsid w:val="00DC7C91"/>
    <w:rsid w:val="00DC7E04"/>
    <w:rsid w:val="00DC7E54"/>
    <w:rsid w:val="00DD01E5"/>
    <w:rsid w:val="00DD02EC"/>
    <w:rsid w:val="00DD0416"/>
    <w:rsid w:val="00DD04E4"/>
    <w:rsid w:val="00DD0A3A"/>
    <w:rsid w:val="00DD0B40"/>
    <w:rsid w:val="00DD0B6E"/>
    <w:rsid w:val="00DD0CD6"/>
    <w:rsid w:val="00DD1321"/>
    <w:rsid w:val="00DD151D"/>
    <w:rsid w:val="00DD1BC5"/>
    <w:rsid w:val="00DD1C29"/>
    <w:rsid w:val="00DD1C7B"/>
    <w:rsid w:val="00DD208B"/>
    <w:rsid w:val="00DD2219"/>
    <w:rsid w:val="00DD229E"/>
    <w:rsid w:val="00DD246B"/>
    <w:rsid w:val="00DD2B36"/>
    <w:rsid w:val="00DD2C53"/>
    <w:rsid w:val="00DD2CB8"/>
    <w:rsid w:val="00DD2E17"/>
    <w:rsid w:val="00DD2FF4"/>
    <w:rsid w:val="00DD3184"/>
    <w:rsid w:val="00DD3370"/>
    <w:rsid w:val="00DD3633"/>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0AD"/>
    <w:rsid w:val="00DD610C"/>
    <w:rsid w:val="00DD61E9"/>
    <w:rsid w:val="00DD62A3"/>
    <w:rsid w:val="00DD6863"/>
    <w:rsid w:val="00DD6C11"/>
    <w:rsid w:val="00DD6C6D"/>
    <w:rsid w:val="00DD703A"/>
    <w:rsid w:val="00DD70BA"/>
    <w:rsid w:val="00DD73A1"/>
    <w:rsid w:val="00DD75A1"/>
    <w:rsid w:val="00DD75DD"/>
    <w:rsid w:val="00DD78CA"/>
    <w:rsid w:val="00DD7BFF"/>
    <w:rsid w:val="00DD7E3B"/>
    <w:rsid w:val="00DD7FE6"/>
    <w:rsid w:val="00DE05A9"/>
    <w:rsid w:val="00DE0B1B"/>
    <w:rsid w:val="00DE0C19"/>
    <w:rsid w:val="00DE0D40"/>
    <w:rsid w:val="00DE0F90"/>
    <w:rsid w:val="00DE1250"/>
    <w:rsid w:val="00DE1317"/>
    <w:rsid w:val="00DE16C2"/>
    <w:rsid w:val="00DE1790"/>
    <w:rsid w:val="00DE1835"/>
    <w:rsid w:val="00DE186A"/>
    <w:rsid w:val="00DE199C"/>
    <w:rsid w:val="00DE1ADB"/>
    <w:rsid w:val="00DE1AF9"/>
    <w:rsid w:val="00DE1D38"/>
    <w:rsid w:val="00DE1F0D"/>
    <w:rsid w:val="00DE1FBC"/>
    <w:rsid w:val="00DE20BB"/>
    <w:rsid w:val="00DE22B5"/>
    <w:rsid w:val="00DE257E"/>
    <w:rsid w:val="00DE259A"/>
    <w:rsid w:val="00DE266E"/>
    <w:rsid w:val="00DE27CD"/>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4E08"/>
    <w:rsid w:val="00DE4E70"/>
    <w:rsid w:val="00DE50E6"/>
    <w:rsid w:val="00DE5133"/>
    <w:rsid w:val="00DE523A"/>
    <w:rsid w:val="00DE534C"/>
    <w:rsid w:val="00DE57F3"/>
    <w:rsid w:val="00DE5B89"/>
    <w:rsid w:val="00DE5C90"/>
    <w:rsid w:val="00DE5E46"/>
    <w:rsid w:val="00DE605C"/>
    <w:rsid w:val="00DE60C8"/>
    <w:rsid w:val="00DE60CE"/>
    <w:rsid w:val="00DE651B"/>
    <w:rsid w:val="00DE6586"/>
    <w:rsid w:val="00DE66A9"/>
    <w:rsid w:val="00DE6A0B"/>
    <w:rsid w:val="00DE6BBD"/>
    <w:rsid w:val="00DE713E"/>
    <w:rsid w:val="00DE7926"/>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221"/>
    <w:rsid w:val="00DF23F7"/>
    <w:rsid w:val="00DF247E"/>
    <w:rsid w:val="00DF2800"/>
    <w:rsid w:val="00DF28ED"/>
    <w:rsid w:val="00DF2920"/>
    <w:rsid w:val="00DF2B08"/>
    <w:rsid w:val="00DF3190"/>
    <w:rsid w:val="00DF373E"/>
    <w:rsid w:val="00DF374D"/>
    <w:rsid w:val="00DF3CE2"/>
    <w:rsid w:val="00DF3D75"/>
    <w:rsid w:val="00DF40F2"/>
    <w:rsid w:val="00DF42E0"/>
    <w:rsid w:val="00DF44CC"/>
    <w:rsid w:val="00DF46FD"/>
    <w:rsid w:val="00DF48A8"/>
    <w:rsid w:val="00DF4B42"/>
    <w:rsid w:val="00DF4F97"/>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98"/>
    <w:rsid w:val="00DF74EE"/>
    <w:rsid w:val="00DF777C"/>
    <w:rsid w:val="00DF78C8"/>
    <w:rsid w:val="00DF7D0E"/>
    <w:rsid w:val="00DF7E51"/>
    <w:rsid w:val="00DF7ED2"/>
    <w:rsid w:val="00E00AC0"/>
    <w:rsid w:val="00E00B8D"/>
    <w:rsid w:val="00E00CC3"/>
    <w:rsid w:val="00E00DCF"/>
    <w:rsid w:val="00E01223"/>
    <w:rsid w:val="00E01280"/>
    <w:rsid w:val="00E0131A"/>
    <w:rsid w:val="00E01B64"/>
    <w:rsid w:val="00E01C69"/>
    <w:rsid w:val="00E01D24"/>
    <w:rsid w:val="00E02439"/>
    <w:rsid w:val="00E0247E"/>
    <w:rsid w:val="00E026C5"/>
    <w:rsid w:val="00E02748"/>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3F0"/>
    <w:rsid w:val="00E0463E"/>
    <w:rsid w:val="00E04778"/>
    <w:rsid w:val="00E0483B"/>
    <w:rsid w:val="00E04A99"/>
    <w:rsid w:val="00E04AFC"/>
    <w:rsid w:val="00E04E59"/>
    <w:rsid w:val="00E04E5D"/>
    <w:rsid w:val="00E04F40"/>
    <w:rsid w:val="00E05114"/>
    <w:rsid w:val="00E0553D"/>
    <w:rsid w:val="00E05688"/>
    <w:rsid w:val="00E0576C"/>
    <w:rsid w:val="00E05AD3"/>
    <w:rsid w:val="00E05AFB"/>
    <w:rsid w:val="00E05CAD"/>
    <w:rsid w:val="00E05EB8"/>
    <w:rsid w:val="00E060D0"/>
    <w:rsid w:val="00E06AB1"/>
    <w:rsid w:val="00E06AF5"/>
    <w:rsid w:val="00E06C03"/>
    <w:rsid w:val="00E06C1C"/>
    <w:rsid w:val="00E06C8A"/>
    <w:rsid w:val="00E06CEC"/>
    <w:rsid w:val="00E06D3D"/>
    <w:rsid w:val="00E070D6"/>
    <w:rsid w:val="00E07352"/>
    <w:rsid w:val="00E074BE"/>
    <w:rsid w:val="00E07532"/>
    <w:rsid w:val="00E075A6"/>
    <w:rsid w:val="00E075D1"/>
    <w:rsid w:val="00E078C4"/>
    <w:rsid w:val="00E07958"/>
    <w:rsid w:val="00E07A04"/>
    <w:rsid w:val="00E07B49"/>
    <w:rsid w:val="00E07DE8"/>
    <w:rsid w:val="00E10065"/>
    <w:rsid w:val="00E10402"/>
    <w:rsid w:val="00E10430"/>
    <w:rsid w:val="00E1046D"/>
    <w:rsid w:val="00E1060C"/>
    <w:rsid w:val="00E1075C"/>
    <w:rsid w:val="00E1092A"/>
    <w:rsid w:val="00E10B10"/>
    <w:rsid w:val="00E10C7F"/>
    <w:rsid w:val="00E11788"/>
    <w:rsid w:val="00E11825"/>
    <w:rsid w:val="00E11AD8"/>
    <w:rsid w:val="00E11AD9"/>
    <w:rsid w:val="00E11BB3"/>
    <w:rsid w:val="00E11BBF"/>
    <w:rsid w:val="00E11C79"/>
    <w:rsid w:val="00E11E0B"/>
    <w:rsid w:val="00E12041"/>
    <w:rsid w:val="00E120F5"/>
    <w:rsid w:val="00E12224"/>
    <w:rsid w:val="00E125D5"/>
    <w:rsid w:val="00E126CF"/>
    <w:rsid w:val="00E12BA6"/>
    <w:rsid w:val="00E12E8F"/>
    <w:rsid w:val="00E132F0"/>
    <w:rsid w:val="00E133CF"/>
    <w:rsid w:val="00E13536"/>
    <w:rsid w:val="00E13688"/>
    <w:rsid w:val="00E13754"/>
    <w:rsid w:val="00E13A07"/>
    <w:rsid w:val="00E13B91"/>
    <w:rsid w:val="00E13CA8"/>
    <w:rsid w:val="00E13CB7"/>
    <w:rsid w:val="00E14032"/>
    <w:rsid w:val="00E14060"/>
    <w:rsid w:val="00E1414E"/>
    <w:rsid w:val="00E14234"/>
    <w:rsid w:val="00E142A4"/>
    <w:rsid w:val="00E1432E"/>
    <w:rsid w:val="00E143C2"/>
    <w:rsid w:val="00E144F4"/>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4EA"/>
    <w:rsid w:val="00E21526"/>
    <w:rsid w:val="00E21575"/>
    <w:rsid w:val="00E219CB"/>
    <w:rsid w:val="00E21AAE"/>
    <w:rsid w:val="00E21C6E"/>
    <w:rsid w:val="00E21E96"/>
    <w:rsid w:val="00E2202E"/>
    <w:rsid w:val="00E22064"/>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0AA"/>
    <w:rsid w:val="00E2413E"/>
    <w:rsid w:val="00E24656"/>
    <w:rsid w:val="00E24803"/>
    <w:rsid w:val="00E2487C"/>
    <w:rsid w:val="00E24A28"/>
    <w:rsid w:val="00E24FB8"/>
    <w:rsid w:val="00E2504B"/>
    <w:rsid w:val="00E256C3"/>
    <w:rsid w:val="00E256FC"/>
    <w:rsid w:val="00E25790"/>
    <w:rsid w:val="00E257A7"/>
    <w:rsid w:val="00E25B55"/>
    <w:rsid w:val="00E25C1F"/>
    <w:rsid w:val="00E25E53"/>
    <w:rsid w:val="00E25EBD"/>
    <w:rsid w:val="00E26303"/>
    <w:rsid w:val="00E263FA"/>
    <w:rsid w:val="00E26DB9"/>
    <w:rsid w:val="00E26F0C"/>
    <w:rsid w:val="00E26F95"/>
    <w:rsid w:val="00E271BB"/>
    <w:rsid w:val="00E27913"/>
    <w:rsid w:val="00E27B45"/>
    <w:rsid w:val="00E27C79"/>
    <w:rsid w:val="00E27CC7"/>
    <w:rsid w:val="00E303FB"/>
    <w:rsid w:val="00E30565"/>
    <w:rsid w:val="00E30817"/>
    <w:rsid w:val="00E30CAC"/>
    <w:rsid w:val="00E30E7B"/>
    <w:rsid w:val="00E30E99"/>
    <w:rsid w:val="00E30EE0"/>
    <w:rsid w:val="00E3121D"/>
    <w:rsid w:val="00E31603"/>
    <w:rsid w:val="00E31C2E"/>
    <w:rsid w:val="00E31E88"/>
    <w:rsid w:val="00E31EC7"/>
    <w:rsid w:val="00E31F13"/>
    <w:rsid w:val="00E320DE"/>
    <w:rsid w:val="00E32100"/>
    <w:rsid w:val="00E32378"/>
    <w:rsid w:val="00E32470"/>
    <w:rsid w:val="00E325F7"/>
    <w:rsid w:val="00E326A7"/>
    <w:rsid w:val="00E32A09"/>
    <w:rsid w:val="00E32B2C"/>
    <w:rsid w:val="00E32E1B"/>
    <w:rsid w:val="00E32EB8"/>
    <w:rsid w:val="00E33150"/>
    <w:rsid w:val="00E3348A"/>
    <w:rsid w:val="00E33696"/>
    <w:rsid w:val="00E3379D"/>
    <w:rsid w:val="00E33A22"/>
    <w:rsid w:val="00E33CBA"/>
    <w:rsid w:val="00E343E3"/>
    <w:rsid w:val="00E34591"/>
    <w:rsid w:val="00E349EA"/>
    <w:rsid w:val="00E34B44"/>
    <w:rsid w:val="00E34BAC"/>
    <w:rsid w:val="00E34C54"/>
    <w:rsid w:val="00E3508A"/>
    <w:rsid w:val="00E35143"/>
    <w:rsid w:val="00E35435"/>
    <w:rsid w:val="00E355F6"/>
    <w:rsid w:val="00E3566E"/>
    <w:rsid w:val="00E359F4"/>
    <w:rsid w:val="00E35A25"/>
    <w:rsid w:val="00E35A7C"/>
    <w:rsid w:val="00E35AB4"/>
    <w:rsid w:val="00E35ADA"/>
    <w:rsid w:val="00E35BD4"/>
    <w:rsid w:val="00E35C04"/>
    <w:rsid w:val="00E35DDC"/>
    <w:rsid w:val="00E3616E"/>
    <w:rsid w:val="00E36207"/>
    <w:rsid w:val="00E36453"/>
    <w:rsid w:val="00E365E1"/>
    <w:rsid w:val="00E36807"/>
    <w:rsid w:val="00E36A2C"/>
    <w:rsid w:val="00E36DD8"/>
    <w:rsid w:val="00E373CA"/>
    <w:rsid w:val="00E373E3"/>
    <w:rsid w:val="00E37791"/>
    <w:rsid w:val="00E37C46"/>
    <w:rsid w:val="00E37DFF"/>
    <w:rsid w:val="00E37F7F"/>
    <w:rsid w:val="00E40057"/>
    <w:rsid w:val="00E4056B"/>
    <w:rsid w:val="00E40572"/>
    <w:rsid w:val="00E4060A"/>
    <w:rsid w:val="00E408DF"/>
    <w:rsid w:val="00E408EB"/>
    <w:rsid w:val="00E4090D"/>
    <w:rsid w:val="00E40C60"/>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68C"/>
    <w:rsid w:val="00E42FF8"/>
    <w:rsid w:val="00E43054"/>
    <w:rsid w:val="00E432E1"/>
    <w:rsid w:val="00E434B6"/>
    <w:rsid w:val="00E436BE"/>
    <w:rsid w:val="00E43B5F"/>
    <w:rsid w:val="00E43CF8"/>
    <w:rsid w:val="00E43EB7"/>
    <w:rsid w:val="00E43F8E"/>
    <w:rsid w:val="00E44BFF"/>
    <w:rsid w:val="00E44C11"/>
    <w:rsid w:val="00E44C1F"/>
    <w:rsid w:val="00E44CD7"/>
    <w:rsid w:val="00E44D5C"/>
    <w:rsid w:val="00E44E0D"/>
    <w:rsid w:val="00E4517B"/>
    <w:rsid w:val="00E4576A"/>
    <w:rsid w:val="00E457FE"/>
    <w:rsid w:val="00E45D2B"/>
    <w:rsid w:val="00E45E5C"/>
    <w:rsid w:val="00E45ED6"/>
    <w:rsid w:val="00E45FB6"/>
    <w:rsid w:val="00E464DA"/>
    <w:rsid w:val="00E4650B"/>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1098"/>
    <w:rsid w:val="00E51183"/>
    <w:rsid w:val="00E51205"/>
    <w:rsid w:val="00E51477"/>
    <w:rsid w:val="00E5170C"/>
    <w:rsid w:val="00E51A05"/>
    <w:rsid w:val="00E51A46"/>
    <w:rsid w:val="00E51AFB"/>
    <w:rsid w:val="00E51AFE"/>
    <w:rsid w:val="00E51B9E"/>
    <w:rsid w:val="00E51CE8"/>
    <w:rsid w:val="00E52149"/>
    <w:rsid w:val="00E52D61"/>
    <w:rsid w:val="00E52E45"/>
    <w:rsid w:val="00E530E6"/>
    <w:rsid w:val="00E5379A"/>
    <w:rsid w:val="00E53A7A"/>
    <w:rsid w:val="00E53B86"/>
    <w:rsid w:val="00E54170"/>
    <w:rsid w:val="00E542BB"/>
    <w:rsid w:val="00E54AB1"/>
    <w:rsid w:val="00E54B87"/>
    <w:rsid w:val="00E54D5E"/>
    <w:rsid w:val="00E54DC8"/>
    <w:rsid w:val="00E54ED3"/>
    <w:rsid w:val="00E554AD"/>
    <w:rsid w:val="00E554F6"/>
    <w:rsid w:val="00E55516"/>
    <w:rsid w:val="00E5554E"/>
    <w:rsid w:val="00E557DB"/>
    <w:rsid w:val="00E55B30"/>
    <w:rsid w:val="00E56278"/>
    <w:rsid w:val="00E564B9"/>
    <w:rsid w:val="00E564DA"/>
    <w:rsid w:val="00E564F3"/>
    <w:rsid w:val="00E56919"/>
    <w:rsid w:val="00E56BAD"/>
    <w:rsid w:val="00E56CC0"/>
    <w:rsid w:val="00E56F76"/>
    <w:rsid w:val="00E570D1"/>
    <w:rsid w:val="00E57718"/>
    <w:rsid w:val="00E57801"/>
    <w:rsid w:val="00E57959"/>
    <w:rsid w:val="00E57F98"/>
    <w:rsid w:val="00E57FCF"/>
    <w:rsid w:val="00E600B6"/>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C52"/>
    <w:rsid w:val="00E62D99"/>
    <w:rsid w:val="00E62DDA"/>
    <w:rsid w:val="00E63316"/>
    <w:rsid w:val="00E63333"/>
    <w:rsid w:val="00E63408"/>
    <w:rsid w:val="00E63670"/>
    <w:rsid w:val="00E63977"/>
    <w:rsid w:val="00E63979"/>
    <w:rsid w:val="00E63992"/>
    <w:rsid w:val="00E63A0F"/>
    <w:rsid w:val="00E63E58"/>
    <w:rsid w:val="00E64121"/>
    <w:rsid w:val="00E6414D"/>
    <w:rsid w:val="00E65045"/>
    <w:rsid w:val="00E656E1"/>
    <w:rsid w:val="00E65E0F"/>
    <w:rsid w:val="00E65E21"/>
    <w:rsid w:val="00E6602C"/>
    <w:rsid w:val="00E66098"/>
    <w:rsid w:val="00E66116"/>
    <w:rsid w:val="00E662D0"/>
    <w:rsid w:val="00E66571"/>
    <w:rsid w:val="00E667FF"/>
    <w:rsid w:val="00E66874"/>
    <w:rsid w:val="00E66918"/>
    <w:rsid w:val="00E66B8C"/>
    <w:rsid w:val="00E66C6E"/>
    <w:rsid w:val="00E67218"/>
    <w:rsid w:val="00E6738A"/>
    <w:rsid w:val="00E674C4"/>
    <w:rsid w:val="00E67580"/>
    <w:rsid w:val="00E67A35"/>
    <w:rsid w:val="00E67C1A"/>
    <w:rsid w:val="00E67D5C"/>
    <w:rsid w:val="00E70176"/>
    <w:rsid w:val="00E7018D"/>
    <w:rsid w:val="00E701D5"/>
    <w:rsid w:val="00E7035E"/>
    <w:rsid w:val="00E708A9"/>
    <w:rsid w:val="00E71528"/>
    <w:rsid w:val="00E71EEF"/>
    <w:rsid w:val="00E723A7"/>
    <w:rsid w:val="00E72455"/>
    <w:rsid w:val="00E72AB4"/>
    <w:rsid w:val="00E72EE7"/>
    <w:rsid w:val="00E7317D"/>
    <w:rsid w:val="00E73325"/>
    <w:rsid w:val="00E7338E"/>
    <w:rsid w:val="00E737E5"/>
    <w:rsid w:val="00E73852"/>
    <w:rsid w:val="00E73999"/>
    <w:rsid w:val="00E73B82"/>
    <w:rsid w:val="00E73F27"/>
    <w:rsid w:val="00E7407A"/>
    <w:rsid w:val="00E7417B"/>
    <w:rsid w:val="00E74212"/>
    <w:rsid w:val="00E743E9"/>
    <w:rsid w:val="00E7442F"/>
    <w:rsid w:val="00E74594"/>
    <w:rsid w:val="00E746E5"/>
    <w:rsid w:val="00E748A8"/>
    <w:rsid w:val="00E74AD2"/>
    <w:rsid w:val="00E74DCB"/>
    <w:rsid w:val="00E750E9"/>
    <w:rsid w:val="00E7510A"/>
    <w:rsid w:val="00E75188"/>
    <w:rsid w:val="00E75252"/>
    <w:rsid w:val="00E754DE"/>
    <w:rsid w:val="00E75510"/>
    <w:rsid w:val="00E75872"/>
    <w:rsid w:val="00E759DD"/>
    <w:rsid w:val="00E75B3A"/>
    <w:rsid w:val="00E75DAD"/>
    <w:rsid w:val="00E75E43"/>
    <w:rsid w:val="00E765D7"/>
    <w:rsid w:val="00E766EA"/>
    <w:rsid w:val="00E76854"/>
    <w:rsid w:val="00E76A1A"/>
    <w:rsid w:val="00E76A94"/>
    <w:rsid w:val="00E76DAC"/>
    <w:rsid w:val="00E7714F"/>
    <w:rsid w:val="00E77181"/>
    <w:rsid w:val="00E7723E"/>
    <w:rsid w:val="00E7780A"/>
    <w:rsid w:val="00E778BD"/>
    <w:rsid w:val="00E77A43"/>
    <w:rsid w:val="00E80048"/>
    <w:rsid w:val="00E80161"/>
    <w:rsid w:val="00E8026A"/>
    <w:rsid w:val="00E80599"/>
    <w:rsid w:val="00E80CF3"/>
    <w:rsid w:val="00E80F30"/>
    <w:rsid w:val="00E80F33"/>
    <w:rsid w:val="00E81087"/>
    <w:rsid w:val="00E81190"/>
    <w:rsid w:val="00E8152E"/>
    <w:rsid w:val="00E81ACC"/>
    <w:rsid w:val="00E81C40"/>
    <w:rsid w:val="00E81FFC"/>
    <w:rsid w:val="00E820A6"/>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32C"/>
    <w:rsid w:val="00E84442"/>
    <w:rsid w:val="00E84689"/>
    <w:rsid w:val="00E849A5"/>
    <w:rsid w:val="00E84B88"/>
    <w:rsid w:val="00E84CFB"/>
    <w:rsid w:val="00E84DDE"/>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D3"/>
    <w:rsid w:val="00E86E92"/>
    <w:rsid w:val="00E871BC"/>
    <w:rsid w:val="00E87281"/>
    <w:rsid w:val="00E87AC7"/>
    <w:rsid w:val="00E87DC1"/>
    <w:rsid w:val="00E87F9B"/>
    <w:rsid w:val="00E901A1"/>
    <w:rsid w:val="00E90264"/>
    <w:rsid w:val="00E9026F"/>
    <w:rsid w:val="00E9039C"/>
    <w:rsid w:val="00E9069B"/>
    <w:rsid w:val="00E90762"/>
    <w:rsid w:val="00E9085E"/>
    <w:rsid w:val="00E90942"/>
    <w:rsid w:val="00E90AE8"/>
    <w:rsid w:val="00E90D2B"/>
    <w:rsid w:val="00E90F9E"/>
    <w:rsid w:val="00E90FFE"/>
    <w:rsid w:val="00E911BF"/>
    <w:rsid w:val="00E912B3"/>
    <w:rsid w:val="00E91602"/>
    <w:rsid w:val="00E91837"/>
    <w:rsid w:val="00E919BA"/>
    <w:rsid w:val="00E91B8A"/>
    <w:rsid w:val="00E91F66"/>
    <w:rsid w:val="00E9258A"/>
    <w:rsid w:val="00E9267D"/>
    <w:rsid w:val="00E927E6"/>
    <w:rsid w:val="00E92B63"/>
    <w:rsid w:val="00E92BF9"/>
    <w:rsid w:val="00E92C11"/>
    <w:rsid w:val="00E92DA1"/>
    <w:rsid w:val="00E92E49"/>
    <w:rsid w:val="00E93184"/>
    <w:rsid w:val="00E93594"/>
    <w:rsid w:val="00E939BF"/>
    <w:rsid w:val="00E93A02"/>
    <w:rsid w:val="00E93A71"/>
    <w:rsid w:val="00E93B24"/>
    <w:rsid w:val="00E93DCA"/>
    <w:rsid w:val="00E93EF4"/>
    <w:rsid w:val="00E93F22"/>
    <w:rsid w:val="00E94134"/>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8E7"/>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6A0"/>
    <w:rsid w:val="00EA496C"/>
    <w:rsid w:val="00EA4A65"/>
    <w:rsid w:val="00EA4B85"/>
    <w:rsid w:val="00EA4CD1"/>
    <w:rsid w:val="00EA4F53"/>
    <w:rsid w:val="00EA4F5E"/>
    <w:rsid w:val="00EA53D4"/>
    <w:rsid w:val="00EA5B7C"/>
    <w:rsid w:val="00EA5E39"/>
    <w:rsid w:val="00EA5E94"/>
    <w:rsid w:val="00EA601F"/>
    <w:rsid w:val="00EA668E"/>
    <w:rsid w:val="00EA69D7"/>
    <w:rsid w:val="00EA69DB"/>
    <w:rsid w:val="00EA6E07"/>
    <w:rsid w:val="00EA709C"/>
    <w:rsid w:val="00EA744B"/>
    <w:rsid w:val="00EA7A7D"/>
    <w:rsid w:val="00EA7A8E"/>
    <w:rsid w:val="00EA7D0F"/>
    <w:rsid w:val="00EA7D63"/>
    <w:rsid w:val="00EA7D64"/>
    <w:rsid w:val="00EA7E02"/>
    <w:rsid w:val="00EA7E14"/>
    <w:rsid w:val="00EB0270"/>
    <w:rsid w:val="00EB030C"/>
    <w:rsid w:val="00EB0B13"/>
    <w:rsid w:val="00EB0F38"/>
    <w:rsid w:val="00EB11EC"/>
    <w:rsid w:val="00EB13FE"/>
    <w:rsid w:val="00EB153B"/>
    <w:rsid w:val="00EB16E9"/>
    <w:rsid w:val="00EB19B1"/>
    <w:rsid w:val="00EB19F9"/>
    <w:rsid w:val="00EB1B37"/>
    <w:rsid w:val="00EB1BBB"/>
    <w:rsid w:val="00EB1E70"/>
    <w:rsid w:val="00EB2113"/>
    <w:rsid w:val="00EB2361"/>
    <w:rsid w:val="00EB241D"/>
    <w:rsid w:val="00EB2721"/>
    <w:rsid w:val="00EB2A89"/>
    <w:rsid w:val="00EB2D87"/>
    <w:rsid w:val="00EB2E11"/>
    <w:rsid w:val="00EB31A7"/>
    <w:rsid w:val="00EB36E2"/>
    <w:rsid w:val="00EB3773"/>
    <w:rsid w:val="00EB3F39"/>
    <w:rsid w:val="00EB41B4"/>
    <w:rsid w:val="00EB4220"/>
    <w:rsid w:val="00EB4263"/>
    <w:rsid w:val="00EB432A"/>
    <w:rsid w:val="00EB443C"/>
    <w:rsid w:val="00EB4523"/>
    <w:rsid w:val="00EB4721"/>
    <w:rsid w:val="00EB4A0D"/>
    <w:rsid w:val="00EB4A41"/>
    <w:rsid w:val="00EB4AEE"/>
    <w:rsid w:val="00EB530E"/>
    <w:rsid w:val="00EB53AC"/>
    <w:rsid w:val="00EB5647"/>
    <w:rsid w:val="00EB584A"/>
    <w:rsid w:val="00EB5DBB"/>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964"/>
    <w:rsid w:val="00EC2A4B"/>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60C1"/>
    <w:rsid w:val="00EC648F"/>
    <w:rsid w:val="00EC6659"/>
    <w:rsid w:val="00EC71DA"/>
    <w:rsid w:val="00EC73B1"/>
    <w:rsid w:val="00EC79BB"/>
    <w:rsid w:val="00EC7C04"/>
    <w:rsid w:val="00EC7C62"/>
    <w:rsid w:val="00EC7DB7"/>
    <w:rsid w:val="00ED0049"/>
    <w:rsid w:val="00ED007F"/>
    <w:rsid w:val="00ED0245"/>
    <w:rsid w:val="00ED0335"/>
    <w:rsid w:val="00ED03EC"/>
    <w:rsid w:val="00ED04E4"/>
    <w:rsid w:val="00ED058D"/>
    <w:rsid w:val="00ED07C5"/>
    <w:rsid w:val="00ED0EB6"/>
    <w:rsid w:val="00ED104D"/>
    <w:rsid w:val="00ED13D9"/>
    <w:rsid w:val="00ED1577"/>
    <w:rsid w:val="00ED1A97"/>
    <w:rsid w:val="00ED1B1A"/>
    <w:rsid w:val="00ED1B55"/>
    <w:rsid w:val="00ED1BBC"/>
    <w:rsid w:val="00ED1C44"/>
    <w:rsid w:val="00ED1E20"/>
    <w:rsid w:val="00ED20CA"/>
    <w:rsid w:val="00ED2125"/>
    <w:rsid w:val="00ED2366"/>
    <w:rsid w:val="00ED2504"/>
    <w:rsid w:val="00ED2817"/>
    <w:rsid w:val="00ED2A62"/>
    <w:rsid w:val="00ED2BFF"/>
    <w:rsid w:val="00ED2FDD"/>
    <w:rsid w:val="00ED30C2"/>
    <w:rsid w:val="00ED35C2"/>
    <w:rsid w:val="00ED38B3"/>
    <w:rsid w:val="00ED3A53"/>
    <w:rsid w:val="00ED3B6C"/>
    <w:rsid w:val="00ED443B"/>
    <w:rsid w:val="00ED44F8"/>
    <w:rsid w:val="00ED4591"/>
    <w:rsid w:val="00ED47A6"/>
    <w:rsid w:val="00ED47D4"/>
    <w:rsid w:val="00ED4A1D"/>
    <w:rsid w:val="00ED4F53"/>
    <w:rsid w:val="00ED5190"/>
    <w:rsid w:val="00ED5702"/>
    <w:rsid w:val="00ED572D"/>
    <w:rsid w:val="00ED5858"/>
    <w:rsid w:val="00ED5898"/>
    <w:rsid w:val="00ED598F"/>
    <w:rsid w:val="00ED5B30"/>
    <w:rsid w:val="00ED5CB6"/>
    <w:rsid w:val="00ED5D44"/>
    <w:rsid w:val="00ED6014"/>
    <w:rsid w:val="00ED6128"/>
    <w:rsid w:val="00ED669A"/>
    <w:rsid w:val="00ED67C6"/>
    <w:rsid w:val="00ED6B0F"/>
    <w:rsid w:val="00ED6BD0"/>
    <w:rsid w:val="00ED6C92"/>
    <w:rsid w:val="00ED6E00"/>
    <w:rsid w:val="00ED6E13"/>
    <w:rsid w:val="00ED726F"/>
    <w:rsid w:val="00ED73A2"/>
    <w:rsid w:val="00ED75FA"/>
    <w:rsid w:val="00ED7837"/>
    <w:rsid w:val="00EE0117"/>
    <w:rsid w:val="00EE04E6"/>
    <w:rsid w:val="00EE06FB"/>
    <w:rsid w:val="00EE07E6"/>
    <w:rsid w:val="00EE0891"/>
    <w:rsid w:val="00EE0DF4"/>
    <w:rsid w:val="00EE0E9A"/>
    <w:rsid w:val="00EE0E9C"/>
    <w:rsid w:val="00EE0F0D"/>
    <w:rsid w:val="00EE1104"/>
    <w:rsid w:val="00EE19F5"/>
    <w:rsid w:val="00EE1E49"/>
    <w:rsid w:val="00EE1E51"/>
    <w:rsid w:val="00EE1FB7"/>
    <w:rsid w:val="00EE20F7"/>
    <w:rsid w:val="00EE2254"/>
    <w:rsid w:val="00EE2EA7"/>
    <w:rsid w:val="00EE2F9E"/>
    <w:rsid w:val="00EE332C"/>
    <w:rsid w:val="00EE33B5"/>
    <w:rsid w:val="00EE354B"/>
    <w:rsid w:val="00EE3679"/>
    <w:rsid w:val="00EE3723"/>
    <w:rsid w:val="00EE382F"/>
    <w:rsid w:val="00EE399D"/>
    <w:rsid w:val="00EE39D6"/>
    <w:rsid w:val="00EE404E"/>
    <w:rsid w:val="00EE413F"/>
    <w:rsid w:val="00EE424E"/>
    <w:rsid w:val="00EE428A"/>
    <w:rsid w:val="00EE442A"/>
    <w:rsid w:val="00EE4594"/>
    <w:rsid w:val="00EE4652"/>
    <w:rsid w:val="00EE46E7"/>
    <w:rsid w:val="00EE471A"/>
    <w:rsid w:val="00EE4732"/>
    <w:rsid w:val="00EE4969"/>
    <w:rsid w:val="00EE4C63"/>
    <w:rsid w:val="00EE4CF8"/>
    <w:rsid w:val="00EE5010"/>
    <w:rsid w:val="00EE51C5"/>
    <w:rsid w:val="00EE5253"/>
    <w:rsid w:val="00EE560D"/>
    <w:rsid w:val="00EE5DCE"/>
    <w:rsid w:val="00EE5DFB"/>
    <w:rsid w:val="00EE6004"/>
    <w:rsid w:val="00EE602E"/>
    <w:rsid w:val="00EE640B"/>
    <w:rsid w:val="00EE66BB"/>
    <w:rsid w:val="00EE675E"/>
    <w:rsid w:val="00EE6D0D"/>
    <w:rsid w:val="00EE6F3F"/>
    <w:rsid w:val="00EE6F9D"/>
    <w:rsid w:val="00EE738A"/>
    <w:rsid w:val="00EE76A9"/>
    <w:rsid w:val="00EE771B"/>
    <w:rsid w:val="00EE78D9"/>
    <w:rsid w:val="00EE79A3"/>
    <w:rsid w:val="00EE7B4B"/>
    <w:rsid w:val="00EE7C27"/>
    <w:rsid w:val="00EE7D4E"/>
    <w:rsid w:val="00EE7E53"/>
    <w:rsid w:val="00EE7FA7"/>
    <w:rsid w:val="00EF0061"/>
    <w:rsid w:val="00EF03BB"/>
    <w:rsid w:val="00EF0433"/>
    <w:rsid w:val="00EF078F"/>
    <w:rsid w:val="00EF0BCA"/>
    <w:rsid w:val="00EF0C6A"/>
    <w:rsid w:val="00EF0C6C"/>
    <w:rsid w:val="00EF0C74"/>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801"/>
    <w:rsid w:val="00EF3A07"/>
    <w:rsid w:val="00EF3E69"/>
    <w:rsid w:val="00EF4108"/>
    <w:rsid w:val="00EF4289"/>
    <w:rsid w:val="00EF42D2"/>
    <w:rsid w:val="00EF43A6"/>
    <w:rsid w:val="00EF44AC"/>
    <w:rsid w:val="00EF47B2"/>
    <w:rsid w:val="00EF4BD6"/>
    <w:rsid w:val="00EF4DC5"/>
    <w:rsid w:val="00EF4E13"/>
    <w:rsid w:val="00EF4F59"/>
    <w:rsid w:val="00EF51F9"/>
    <w:rsid w:val="00EF5434"/>
    <w:rsid w:val="00EF5486"/>
    <w:rsid w:val="00EF5489"/>
    <w:rsid w:val="00EF556A"/>
    <w:rsid w:val="00EF5749"/>
    <w:rsid w:val="00EF596F"/>
    <w:rsid w:val="00EF5E1F"/>
    <w:rsid w:val="00EF5FE4"/>
    <w:rsid w:val="00EF611B"/>
    <w:rsid w:val="00EF62CD"/>
    <w:rsid w:val="00EF633C"/>
    <w:rsid w:val="00EF6523"/>
    <w:rsid w:val="00EF6839"/>
    <w:rsid w:val="00EF69F9"/>
    <w:rsid w:val="00EF6A07"/>
    <w:rsid w:val="00EF6B9F"/>
    <w:rsid w:val="00EF6DC2"/>
    <w:rsid w:val="00EF6FD0"/>
    <w:rsid w:val="00EF7323"/>
    <w:rsid w:val="00EF7502"/>
    <w:rsid w:val="00EF765E"/>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169"/>
    <w:rsid w:val="00F035F1"/>
    <w:rsid w:val="00F03607"/>
    <w:rsid w:val="00F037C5"/>
    <w:rsid w:val="00F040F7"/>
    <w:rsid w:val="00F04563"/>
    <w:rsid w:val="00F04725"/>
    <w:rsid w:val="00F04FC2"/>
    <w:rsid w:val="00F055E9"/>
    <w:rsid w:val="00F05E8F"/>
    <w:rsid w:val="00F05F75"/>
    <w:rsid w:val="00F06055"/>
    <w:rsid w:val="00F0656D"/>
    <w:rsid w:val="00F0670C"/>
    <w:rsid w:val="00F0716D"/>
    <w:rsid w:val="00F071A8"/>
    <w:rsid w:val="00F072C2"/>
    <w:rsid w:val="00F073BA"/>
    <w:rsid w:val="00F076ED"/>
    <w:rsid w:val="00F07890"/>
    <w:rsid w:val="00F07B59"/>
    <w:rsid w:val="00F07CFD"/>
    <w:rsid w:val="00F07E83"/>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040"/>
    <w:rsid w:val="00F131DE"/>
    <w:rsid w:val="00F13376"/>
    <w:rsid w:val="00F133EB"/>
    <w:rsid w:val="00F138FC"/>
    <w:rsid w:val="00F1411A"/>
    <w:rsid w:val="00F1449C"/>
    <w:rsid w:val="00F1451C"/>
    <w:rsid w:val="00F14A66"/>
    <w:rsid w:val="00F14AC5"/>
    <w:rsid w:val="00F14B21"/>
    <w:rsid w:val="00F14BD7"/>
    <w:rsid w:val="00F14D25"/>
    <w:rsid w:val="00F15255"/>
    <w:rsid w:val="00F153DA"/>
    <w:rsid w:val="00F155C0"/>
    <w:rsid w:val="00F1562C"/>
    <w:rsid w:val="00F156DE"/>
    <w:rsid w:val="00F15774"/>
    <w:rsid w:val="00F157E9"/>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4F0"/>
    <w:rsid w:val="00F207CE"/>
    <w:rsid w:val="00F207F1"/>
    <w:rsid w:val="00F208AB"/>
    <w:rsid w:val="00F20C17"/>
    <w:rsid w:val="00F20E59"/>
    <w:rsid w:val="00F21077"/>
    <w:rsid w:val="00F2139B"/>
    <w:rsid w:val="00F21467"/>
    <w:rsid w:val="00F214F6"/>
    <w:rsid w:val="00F216DC"/>
    <w:rsid w:val="00F2180C"/>
    <w:rsid w:val="00F21AA9"/>
    <w:rsid w:val="00F21D9B"/>
    <w:rsid w:val="00F21E15"/>
    <w:rsid w:val="00F2232A"/>
    <w:rsid w:val="00F2285A"/>
    <w:rsid w:val="00F22CE5"/>
    <w:rsid w:val="00F22D71"/>
    <w:rsid w:val="00F22D7B"/>
    <w:rsid w:val="00F230AC"/>
    <w:rsid w:val="00F2312A"/>
    <w:rsid w:val="00F2354F"/>
    <w:rsid w:val="00F235C7"/>
    <w:rsid w:val="00F236DF"/>
    <w:rsid w:val="00F237D6"/>
    <w:rsid w:val="00F23DBC"/>
    <w:rsid w:val="00F23E5F"/>
    <w:rsid w:val="00F23E75"/>
    <w:rsid w:val="00F23E98"/>
    <w:rsid w:val="00F24077"/>
    <w:rsid w:val="00F244A0"/>
    <w:rsid w:val="00F245FF"/>
    <w:rsid w:val="00F24ACA"/>
    <w:rsid w:val="00F24D6F"/>
    <w:rsid w:val="00F24E08"/>
    <w:rsid w:val="00F25029"/>
    <w:rsid w:val="00F25459"/>
    <w:rsid w:val="00F25A4A"/>
    <w:rsid w:val="00F25DCE"/>
    <w:rsid w:val="00F25EA4"/>
    <w:rsid w:val="00F26324"/>
    <w:rsid w:val="00F263B2"/>
    <w:rsid w:val="00F26682"/>
    <w:rsid w:val="00F2672B"/>
    <w:rsid w:val="00F26B7F"/>
    <w:rsid w:val="00F26BB8"/>
    <w:rsid w:val="00F26E38"/>
    <w:rsid w:val="00F26EB5"/>
    <w:rsid w:val="00F26FEB"/>
    <w:rsid w:val="00F27183"/>
    <w:rsid w:val="00F2728F"/>
    <w:rsid w:val="00F2753D"/>
    <w:rsid w:val="00F276B1"/>
    <w:rsid w:val="00F27AF8"/>
    <w:rsid w:val="00F27C57"/>
    <w:rsid w:val="00F27FEB"/>
    <w:rsid w:val="00F30006"/>
    <w:rsid w:val="00F30346"/>
    <w:rsid w:val="00F306D6"/>
    <w:rsid w:val="00F306ED"/>
    <w:rsid w:val="00F306F9"/>
    <w:rsid w:val="00F30714"/>
    <w:rsid w:val="00F3085E"/>
    <w:rsid w:val="00F30875"/>
    <w:rsid w:val="00F309A2"/>
    <w:rsid w:val="00F30A8C"/>
    <w:rsid w:val="00F30EE7"/>
    <w:rsid w:val="00F30FE3"/>
    <w:rsid w:val="00F31137"/>
    <w:rsid w:val="00F314C0"/>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A99"/>
    <w:rsid w:val="00F35E67"/>
    <w:rsid w:val="00F360E9"/>
    <w:rsid w:val="00F36608"/>
    <w:rsid w:val="00F366C5"/>
    <w:rsid w:val="00F366F1"/>
    <w:rsid w:val="00F3697C"/>
    <w:rsid w:val="00F36C78"/>
    <w:rsid w:val="00F36F53"/>
    <w:rsid w:val="00F37409"/>
    <w:rsid w:val="00F374F2"/>
    <w:rsid w:val="00F37A15"/>
    <w:rsid w:val="00F37B18"/>
    <w:rsid w:val="00F37F83"/>
    <w:rsid w:val="00F402B8"/>
    <w:rsid w:val="00F4030A"/>
    <w:rsid w:val="00F40319"/>
    <w:rsid w:val="00F40331"/>
    <w:rsid w:val="00F40737"/>
    <w:rsid w:val="00F4098F"/>
    <w:rsid w:val="00F40A4A"/>
    <w:rsid w:val="00F40D2F"/>
    <w:rsid w:val="00F41476"/>
    <w:rsid w:val="00F416D9"/>
    <w:rsid w:val="00F41892"/>
    <w:rsid w:val="00F419C0"/>
    <w:rsid w:val="00F41DEF"/>
    <w:rsid w:val="00F41E3C"/>
    <w:rsid w:val="00F423D1"/>
    <w:rsid w:val="00F42763"/>
    <w:rsid w:val="00F428F5"/>
    <w:rsid w:val="00F42990"/>
    <w:rsid w:val="00F429AF"/>
    <w:rsid w:val="00F429DD"/>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12"/>
    <w:rsid w:val="00F4655C"/>
    <w:rsid w:val="00F46867"/>
    <w:rsid w:val="00F46BBD"/>
    <w:rsid w:val="00F47231"/>
    <w:rsid w:val="00F473B7"/>
    <w:rsid w:val="00F47F85"/>
    <w:rsid w:val="00F50316"/>
    <w:rsid w:val="00F508E7"/>
    <w:rsid w:val="00F50C1F"/>
    <w:rsid w:val="00F50C25"/>
    <w:rsid w:val="00F50D4A"/>
    <w:rsid w:val="00F50D97"/>
    <w:rsid w:val="00F50FFA"/>
    <w:rsid w:val="00F511F0"/>
    <w:rsid w:val="00F511F9"/>
    <w:rsid w:val="00F51623"/>
    <w:rsid w:val="00F517AB"/>
    <w:rsid w:val="00F51E7C"/>
    <w:rsid w:val="00F52038"/>
    <w:rsid w:val="00F52684"/>
    <w:rsid w:val="00F52813"/>
    <w:rsid w:val="00F52975"/>
    <w:rsid w:val="00F52E14"/>
    <w:rsid w:val="00F5312D"/>
    <w:rsid w:val="00F5323A"/>
    <w:rsid w:val="00F532E8"/>
    <w:rsid w:val="00F532E9"/>
    <w:rsid w:val="00F533EE"/>
    <w:rsid w:val="00F5351E"/>
    <w:rsid w:val="00F53642"/>
    <w:rsid w:val="00F53827"/>
    <w:rsid w:val="00F5392C"/>
    <w:rsid w:val="00F5396F"/>
    <w:rsid w:val="00F53CFA"/>
    <w:rsid w:val="00F53FFA"/>
    <w:rsid w:val="00F541DD"/>
    <w:rsid w:val="00F542E1"/>
    <w:rsid w:val="00F547E8"/>
    <w:rsid w:val="00F54A48"/>
    <w:rsid w:val="00F54CF3"/>
    <w:rsid w:val="00F54DDF"/>
    <w:rsid w:val="00F54E01"/>
    <w:rsid w:val="00F54F30"/>
    <w:rsid w:val="00F55037"/>
    <w:rsid w:val="00F553B9"/>
    <w:rsid w:val="00F55466"/>
    <w:rsid w:val="00F5593A"/>
    <w:rsid w:val="00F55B49"/>
    <w:rsid w:val="00F55CF6"/>
    <w:rsid w:val="00F5645D"/>
    <w:rsid w:val="00F564F7"/>
    <w:rsid w:val="00F565C0"/>
    <w:rsid w:val="00F5698B"/>
    <w:rsid w:val="00F569CC"/>
    <w:rsid w:val="00F56D13"/>
    <w:rsid w:val="00F56EA0"/>
    <w:rsid w:val="00F570BC"/>
    <w:rsid w:val="00F570E9"/>
    <w:rsid w:val="00F57B82"/>
    <w:rsid w:val="00F57C96"/>
    <w:rsid w:val="00F57D1E"/>
    <w:rsid w:val="00F57DF7"/>
    <w:rsid w:val="00F57FCB"/>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AC8"/>
    <w:rsid w:val="00F63DBC"/>
    <w:rsid w:val="00F63E82"/>
    <w:rsid w:val="00F63F75"/>
    <w:rsid w:val="00F643CF"/>
    <w:rsid w:val="00F6478F"/>
    <w:rsid w:val="00F648F1"/>
    <w:rsid w:val="00F64C90"/>
    <w:rsid w:val="00F64D99"/>
    <w:rsid w:val="00F6518F"/>
    <w:rsid w:val="00F651D3"/>
    <w:rsid w:val="00F6556C"/>
    <w:rsid w:val="00F65642"/>
    <w:rsid w:val="00F656D3"/>
    <w:rsid w:val="00F657B2"/>
    <w:rsid w:val="00F65D7C"/>
    <w:rsid w:val="00F65E7D"/>
    <w:rsid w:val="00F6620C"/>
    <w:rsid w:val="00F665D2"/>
    <w:rsid w:val="00F665FA"/>
    <w:rsid w:val="00F66713"/>
    <w:rsid w:val="00F6675F"/>
    <w:rsid w:val="00F66A34"/>
    <w:rsid w:val="00F66ADA"/>
    <w:rsid w:val="00F66B3B"/>
    <w:rsid w:val="00F66C01"/>
    <w:rsid w:val="00F67256"/>
    <w:rsid w:val="00F672FD"/>
    <w:rsid w:val="00F67308"/>
    <w:rsid w:val="00F676FC"/>
    <w:rsid w:val="00F67791"/>
    <w:rsid w:val="00F67D52"/>
    <w:rsid w:val="00F67D9E"/>
    <w:rsid w:val="00F67E45"/>
    <w:rsid w:val="00F67E4C"/>
    <w:rsid w:val="00F70472"/>
    <w:rsid w:val="00F70954"/>
    <w:rsid w:val="00F70ACA"/>
    <w:rsid w:val="00F70ADB"/>
    <w:rsid w:val="00F70D88"/>
    <w:rsid w:val="00F70FCF"/>
    <w:rsid w:val="00F71372"/>
    <w:rsid w:val="00F714BF"/>
    <w:rsid w:val="00F714ED"/>
    <w:rsid w:val="00F714F7"/>
    <w:rsid w:val="00F71920"/>
    <w:rsid w:val="00F719CA"/>
    <w:rsid w:val="00F71ABE"/>
    <w:rsid w:val="00F71BD1"/>
    <w:rsid w:val="00F71C24"/>
    <w:rsid w:val="00F71CA8"/>
    <w:rsid w:val="00F72683"/>
    <w:rsid w:val="00F72EF6"/>
    <w:rsid w:val="00F731F8"/>
    <w:rsid w:val="00F73352"/>
    <w:rsid w:val="00F73A0A"/>
    <w:rsid w:val="00F73E36"/>
    <w:rsid w:val="00F7418C"/>
    <w:rsid w:val="00F74481"/>
    <w:rsid w:val="00F744C7"/>
    <w:rsid w:val="00F74547"/>
    <w:rsid w:val="00F74E02"/>
    <w:rsid w:val="00F74EB5"/>
    <w:rsid w:val="00F7540E"/>
    <w:rsid w:val="00F7573D"/>
    <w:rsid w:val="00F75A70"/>
    <w:rsid w:val="00F75A76"/>
    <w:rsid w:val="00F7609E"/>
    <w:rsid w:val="00F761E0"/>
    <w:rsid w:val="00F766F6"/>
    <w:rsid w:val="00F768ED"/>
    <w:rsid w:val="00F76B09"/>
    <w:rsid w:val="00F76C8B"/>
    <w:rsid w:val="00F76C9A"/>
    <w:rsid w:val="00F76F05"/>
    <w:rsid w:val="00F770F2"/>
    <w:rsid w:val="00F771DB"/>
    <w:rsid w:val="00F77438"/>
    <w:rsid w:val="00F77622"/>
    <w:rsid w:val="00F77F25"/>
    <w:rsid w:val="00F803B7"/>
    <w:rsid w:val="00F80605"/>
    <w:rsid w:val="00F80673"/>
    <w:rsid w:val="00F806ED"/>
    <w:rsid w:val="00F8099D"/>
    <w:rsid w:val="00F80D84"/>
    <w:rsid w:val="00F80EBF"/>
    <w:rsid w:val="00F80FD0"/>
    <w:rsid w:val="00F81082"/>
    <w:rsid w:val="00F810D7"/>
    <w:rsid w:val="00F81111"/>
    <w:rsid w:val="00F8135F"/>
    <w:rsid w:val="00F81692"/>
    <w:rsid w:val="00F81790"/>
    <w:rsid w:val="00F817CD"/>
    <w:rsid w:val="00F81874"/>
    <w:rsid w:val="00F81885"/>
    <w:rsid w:val="00F820BD"/>
    <w:rsid w:val="00F8242A"/>
    <w:rsid w:val="00F82500"/>
    <w:rsid w:val="00F826E6"/>
    <w:rsid w:val="00F82A35"/>
    <w:rsid w:val="00F82CFA"/>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D78"/>
    <w:rsid w:val="00F8730F"/>
    <w:rsid w:val="00F8735D"/>
    <w:rsid w:val="00F8780E"/>
    <w:rsid w:val="00F87985"/>
    <w:rsid w:val="00F87B46"/>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4E97"/>
    <w:rsid w:val="00F95061"/>
    <w:rsid w:val="00F95166"/>
    <w:rsid w:val="00F952B4"/>
    <w:rsid w:val="00F95377"/>
    <w:rsid w:val="00F95AEB"/>
    <w:rsid w:val="00F95D9C"/>
    <w:rsid w:val="00F960E1"/>
    <w:rsid w:val="00F96550"/>
    <w:rsid w:val="00F9657A"/>
    <w:rsid w:val="00F967E0"/>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067"/>
    <w:rsid w:val="00FA41F8"/>
    <w:rsid w:val="00FA432C"/>
    <w:rsid w:val="00FA4621"/>
    <w:rsid w:val="00FA475F"/>
    <w:rsid w:val="00FA495E"/>
    <w:rsid w:val="00FA4BF6"/>
    <w:rsid w:val="00FA4E8F"/>
    <w:rsid w:val="00FA5256"/>
    <w:rsid w:val="00FA5332"/>
    <w:rsid w:val="00FA5347"/>
    <w:rsid w:val="00FA5491"/>
    <w:rsid w:val="00FA5504"/>
    <w:rsid w:val="00FA5531"/>
    <w:rsid w:val="00FA55AF"/>
    <w:rsid w:val="00FA562F"/>
    <w:rsid w:val="00FA5641"/>
    <w:rsid w:val="00FA60FC"/>
    <w:rsid w:val="00FA61D8"/>
    <w:rsid w:val="00FA6554"/>
    <w:rsid w:val="00FA6686"/>
    <w:rsid w:val="00FA67B2"/>
    <w:rsid w:val="00FA6992"/>
    <w:rsid w:val="00FA6C80"/>
    <w:rsid w:val="00FA6E7F"/>
    <w:rsid w:val="00FA6F3A"/>
    <w:rsid w:val="00FA7114"/>
    <w:rsid w:val="00FA756C"/>
    <w:rsid w:val="00FA7572"/>
    <w:rsid w:val="00FA77E1"/>
    <w:rsid w:val="00FA7944"/>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68"/>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5F4"/>
    <w:rsid w:val="00FB76B9"/>
    <w:rsid w:val="00FB7897"/>
    <w:rsid w:val="00FB7B14"/>
    <w:rsid w:val="00FC00AF"/>
    <w:rsid w:val="00FC0687"/>
    <w:rsid w:val="00FC0696"/>
    <w:rsid w:val="00FC06AB"/>
    <w:rsid w:val="00FC086C"/>
    <w:rsid w:val="00FC0C3B"/>
    <w:rsid w:val="00FC10B8"/>
    <w:rsid w:val="00FC11D9"/>
    <w:rsid w:val="00FC1457"/>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09A"/>
    <w:rsid w:val="00FC32BB"/>
    <w:rsid w:val="00FC32E7"/>
    <w:rsid w:val="00FC3788"/>
    <w:rsid w:val="00FC3A33"/>
    <w:rsid w:val="00FC3AEE"/>
    <w:rsid w:val="00FC3D82"/>
    <w:rsid w:val="00FC40A7"/>
    <w:rsid w:val="00FC4413"/>
    <w:rsid w:val="00FC4613"/>
    <w:rsid w:val="00FC4711"/>
    <w:rsid w:val="00FC48A6"/>
    <w:rsid w:val="00FC49FA"/>
    <w:rsid w:val="00FC49FF"/>
    <w:rsid w:val="00FC4B60"/>
    <w:rsid w:val="00FC4DDC"/>
    <w:rsid w:val="00FC4FC2"/>
    <w:rsid w:val="00FC5000"/>
    <w:rsid w:val="00FC5171"/>
    <w:rsid w:val="00FC54CA"/>
    <w:rsid w:val="00FC5793"/>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81"/>
    <w:rsid w:val="00FD43B1"/>
    <w:rsid w:val="00FD45F9"/>
    <w:rsid w:val="00FD47E2"/>
    <w:rsid w:val="00FD4A25"/>
    <w:rsid w:val="00FD4AB9"/>
    <w:rsid w:val="00FD51E5"/>
    <w:rsid w:val="00FD53E9"/>
    <w:rsid w:val="00FD53F6"/>
    <w:rsid w:val="00FD56D1"/>
    <w:rsid w:val="00FD570F"/>
    <w:rsid w:val="00FD593A"/>
    <w:rsid w:val="00FD5A19"/>
    <w:rsid w:val="00FD5D77"/>
    <w:rsid w:val="00FD5F86"/>
    <w:rsid w:val="00FD61FE"/>
    <w:rsid w:val="00FD6224"/>
    <w:rsid w:val="00FD6325"/>
    <w:rsid w:val="00FD69BA"/>
    <w:rsid w:val="00FD6BAE"/>
    <w:rsid w:val="00FD6C26"/>
    <w:rsid w:val="00FD6C93"/>
    <w:rsid w:val="00FD6D63"/>
    <w:rsid w:val="00FD73A5"/>
    <w:rsid w:val="00FD7426"/>
    <w:rsid w:val="00FD77D4"/>
    <w:rsid w:val="00FE002E"/>
    <w:rsid w:val="00FE089B"/>
    <w:rsid w:val="00FE0998"/>
    <w:rsid w:val="00FE0AB8"/>
    <w:rsid w:val="00FE0BA6"/>
    <w:rsid w:val="00FE0D45"/>
    <w:rsid w:val="00FE1696"/>
    <w:rsid w:val="00FE1943"/>
    <w:rsid w:val="00FE1A4C"/>
    <w:rsid w:val="00FE1AA0"/>
    <w:rsid w:val="00FE1CF3"/>
    <w:rsid w:val="00FE1F1E"/>
    <w:rsid w:val="00FE2022"/>
    <w:rsid w:val="00FE246C"/>
    <w:rsid w:val="00FE2949"/>
    <w:rsid w:val="00FE2AF4"/>
    <w:rsid w:val="00FE2BF9"/>
    <w:rsid w:val="00FE2E84"/>
    <w:rsid w:val="00FE34B7"/>
    <w:rsid w:val="00FE38A9"/>
    <w:rsid w:val="00FE3AFA"/>
    <w:rsid w:val="00FE3B5A"/>
    <w:rsid w:val="00FE4140"/>
    <w:rsid w:val="00FE42C1"/>
    <w:rsid w:val="00FE43CE"/>
    <w:rsid w:val="00FE47A4"/>
    <w:rsid w:val="00FE47C2"/>
    <w:rsid w:val="00FE4831"/>
    <w:rsid w:val="00FE49F7"/>
    <w:rsid w:val="00FE4F3D"/>
    <w:rsid w:val="00FE50B0"/>
    <w:rsid w:val="00FE5148"/>
    <w:rsid w:val="00FE55F1"/>
    <w:rsid w:val="00FE59C8"/>
    <w:rsid w:val="00FE6042"/>
    <w:rsid w:val="00FE6313"/>
    <w:rsid w:val="00FE6423"/>
    <w:rsid w:val="00FE68E2"/>
    <w:rsid w:val="00FE6956"/>
    <w:rsid w:val="00FE6A75"/>
    <w:rsid w:val="00FE6B28"/>
    <w:rsid w:val="00FE6DE4"/>
    <w:rsid w:val="00FE70A3"/>
    <w:rsid w:val="00FE72B5"/>
    <w:rsid w:val="00FE72CF"/>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3E"/>
    <w:rsid w:val="00FF36E3"/>
    <w:rsid w:val="00FF38D5"/>
    <w:rsid w:val="00FF3D6F"/>
    <w:rsid w:val="00FF3EDC"/>
    <w:rsid w:val="00FF423D"/>
    <w:rsid w:val="00FF43F7"/>
    <w:rsid w:val="00FF453D"/>
    <w:rsid w:val="00FF4629"/>
    <w:rsid w:val="00FF48A1"/>
    <w:rsid w:val="00FF4E55"/>
    <w:rsid w:val="00FF4EAF"/>
    <w:rsid w:val="00FF50A6"/>
    <w:rsid w:val="00FF5240"/>
    <w:rsid w:val="00FF5764"/>
    <w:rsid w:val="00FF581E"/>
    <w:rsid w:val="00FF5918"/>
    <w:rsid w:val="00FF5958"/>
    <w:rsid w:val="00FF5963"/>
    <w:rsid w:val="00FF5A22"/>
    <w:rsid w:val="00FF5C0D"/>
    <w:rsid w:val="00FF5DA4"/>
    <w:rsid w:val="00FF5E57"/>
    <w:rsid w:val="00FF61D4"/>
    <w:rsid w:val="00FF66B8"/>
    <w:rsid w:val="00FF691B"/>
    <w:rsid w:val="00FF6942"/>
    <w:rsid w:val="00FF6A5C"/>
    <w:rsid w:val="00FF6A69"/>
    <w:rsid w:val="00FF6DC2"/>
    <w:rsid w:val="00FF6F25"/>
    <w:rsid w:val="00FF710F"/>
    <w:rsid w:val="00FF767B"/>
    <w:rsid w:val="00FF789C"/>
    <w:rsid w:val="00FF7B79"/>
    <w:rsid w:val="00FF7BA6"/>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611F24"/>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58FABA"/>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2B4CCFA"/>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3606DEB8-FEAB-455B-B8D3-EF79D14EA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uiPriority w:val="35"/>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qFormat/>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TANChar">
    <w:name w:val="TAN Char"/>
    <w:link w:val="TAN"/>
    <w:rsid w:val="003723F6"/>
    <w:rPr>
      <w:rFonts w:ascii="Arial" w:hAnsi="Arial"/>
      <w:sz w:val="18"/>
      <w:lang w:val="en-GB" w:eastAsia="en-US"/>
    </w:rPr>
  </w:style>
  <w:style w:type="character" w:customStyle="1" w:styleId="B11">
    <w:name w:val="B1 (文字)"/>
    <w:qFormat/>
    <w:locked/>
    <w:rsid w:val="00B926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0491076">
      <w:bodyDiv w:val="1"/>
      <w:marLeft w:val="0"/>
      <w:marRight w:val="0"/>
      <w:marTop w:val="0"/>
      <w:marBottom w:val="0"/>
      <w:divBdr>
        <w:top w:val="none" w:sz="0" w:space="0" w:color="auto"/>
        <w:left w:val="none" w:sz="0" w:space="0" w:color="auto"/>
        <w:bottom w:val="none" w:sz="0" w:space="0" w:color="auto"/>
        <w:right w:val="none" w:sz="0" w:space="0" w:color="auto"/>
      </w:divBdr>
      <w:divsChild>
        <w:div w:id="1728719421">
          <w:marLeft w:val="547"/>
          <w:marRight w:val="0"/>
          <w:marTop w:val="0"/>
          <w:marBottom w:val="0"/>
          <w:divBdr>
            <w:top w:val="none" w:sz="0" w:space="0" w:color="auto"/>
            <w:left w:val="none" w:sz="0" w:space="0" w:color="auto"/>
            <w:bottom w:val="none" w:sz="0" w:space="0" w:color="auto"/>
            <w:right w:val="none" w:sz="0" w:space="0" w:color="auto"/>
          </w:divBdr>
        </w:div>
        <w:div w:id="1883208753">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47624044">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740737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130528">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44871740">
      <w:bodyDiv w:val="1"/>
      <w:marLeft w:val="0"/>
      <w:marRight w:val="0"/>
      <w:marTop w:val="0"/>
      <w:marBottom w:val="0"/>
      <w:divBdr>
        <w:top w:val="none" w:sz="0" w:space="0" w:color="auto"/>
        <w:left w:val="none" w:sz="0" w:space="0" w:color="auto"/>
        <w:bottom w:val="none" w:sz="0" w:space="0" w:color="auto"/>
        <w:right w:val="none" w:sz="0" w:space="0" w:color="auto"/>
      </w:divBdr>
      <w:divsChild>
        <w:div w:id="1593378">
          <w:marLeft w:val="1166"/>
          <w:marRight w:val="0"/>
          <w:marTop w:val="0"/>
          <w:marBottom w:val="120"/>
          <w:divBdr>
            <w:top w:val="none" w:sz="0" w:space="0" w:color="auto"/>
            <w:left w:val="none" w:sz="0" w:space="0" w:color="auto"/>
            <w:bottom w:val="none" w:sz="0" w:space="0" w:color="auto"/>
            <w:right w:val="none" w:sz="0" w:space="0" w:color="auto"/>
          </w:divBdr>
        </w:div>
        <w:div w:id="289167407">
          <w:marLeft w:val="1166"/>
          <w:marRight w:val="0"/>
          <w:marTop w:val="0"/>
          <w:marBottom w:val="120"/>
          <w:divBdr>
            <w:top w:val="none" w:sz="0" w:space="0" w:color="auto"/>
            <w:left w:val="none" w:sz="0" w:space="0" w:color="auto"/>
            <w:bottom w:val="none" w:sz="0" w:space="0" w:color="auto"/>
            <w:right w:val="none" w:sz="0" w:space="0" w:color="auto"/>
          </w:divBdr>
        </w:div>
        <w:div w:id="670329181">
          <w:marLeft w:val="547"/>
          <w:marRight w:val="0"/>
          <w:marTop w:val="0"/>
          <w:marBottom w:val="120"/>
          <w:divBdr>
            <w:top w:val="none" w:sz="0" w:space="0" w:color="auto"/>
            <w:left w:val="none" w:sz="0" w:space="0" w:color="auto"/>
            <w:bottom w:val="none" w:sz="0" w:space="0" w:color="auto"/>
            <w:right w:val="none" w:sz="0" w:space="0" w:color="auto"/>
          </w:divBdr>
        </w:div>
        <w:div w:id="691957789">
          <w:marLeft w:val="1166"/>
          <w:marRight w:val="0"/>
          <w:marTop w:val="0"/>
          <w:marBottom w:val="120"/>
          <w:divBdr>
            <w:top w:val="none" w:sz="0" w:space="0" w:color="auto"/>
            <w:left w:val="none" w:sz="0" w:space="0" w:color="auto"/>
            <w:bottom w:val="none" w:sz="0" w:space="0" w:color="auto"/>
            <w:right w:val="none" w:sz="0" w:space="0" w:color="auto"/>
          </w:divBdr>
        </w:div>
        <w:div w:id="851921748">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713055">
      <w:bodyDiv w:val="1"/>
      <w:marLeft w:val="0"/>
      <w:marRight w:val="0"/>
      <w:marTop w:val="0"/>
      <w:marBottom w:val="0"/>
      <w:divBdr>
        <w:top w:val="none" w:sz="0" w:space="0" w:color="auto"/>
        <w:left w:val="none" w:sz="0" w:space="0" w:color="auto"/>
        <w:bottom w:val="none" w:sz="0" w:space="0" w:color="auto"/>
        <w:right w:val="none" w:sz="0" w:space="0" w:color="auto"/>
      </w:divBdr>
      <w:divsChild>
        <w:div w:id="258372701">
          <w:marLeft w:val="547"/>
          <w:marRight w:val="0"/>
          <w:marTop w:val="0"/>
          <w:marBottom w:val="120"/>
          <w:divBdr>
            <w:top w:val="none" w:sz="0" w:space="0" w:color="auto"/>
            <w:left w:val="none" w:sz="0" w:space="0" w:color="auto"/>
            <w:bottom w:val="none" w:sz="0" w:space="0" w:color="auto"/>
            <w:right w:val="none" w:sz="0" w:space="0" w:color="auto"/>
          </w:divBdr>
        </w:div>
        <w:div w:id="287473562">
          <w:marLeft w:val="547"/>
          <w:marRight w:val="0"/>
          <w:marTop w:val="0"/>
          <w:marBottom w:val="120"/>
          <w:divBdr>
            <w:top w:val="none" w:sz="0" w:space="0" w:color="auto"/>
            <w:left w:val="none" w:sz="0" w:space="0" w:color="auto"/>
            <w:bottom w:val="none" w:sz="0" w:space="0" w:color="auto"/>
            <w:right w:val="none" w:sz="0" w:space="0" w:color="auto"/>
          </w:divBdr>
        </w:div>
        <w:div w:id="1694838643">
          <w:marLeft w:val="547"/>
          <w:marRight w:val="0"/>
          <w:marTop w:val="0"/>
          <w:marBottom w:val="120"/>
          <w:divBdr>
            <w:top w:val="none" w:sz="0" w:space="0" w:color="auto"/>
            <w:left w:val="none" w:sz="0" w:space="0" w:color="auto"/>
            <w:bottom w:val="none" w:sz="0" w:space="0" w:color="auto"/>
            <w:right w:val="none" w:sz="0" w:space="0" w:color="auto"/>
          </w:divBdr>
        </w:div>
        <w:div w:id="1698968364">
          <w:marLeft w:val="547"/>
          <w:marRight w:val="0"/>
          <w:marTop w:val="0"/>
          <w:marBottom w:val="120"/>
          <w:divBdr>
            <w:top w:val="none" w:sz="0" w:space="0" w:color="auto"/>
            <w:left w:val="none" w:sz="0" w:space="0" w:color="auto"/>
            <w:bottom w:val="none" w:sz="0" w:space="0" w:color="auto"/>
            <w:right w:val="none" w:sz="0" w:space="0" w:color="auto"/>
          </w:divBdr>
        </w:div>
        <w:div w:id="2066371012">
          <w:marLeft w:val="547"/>
          <w:marRight w:val="0"/>
          <w:marTop w:val="0"/>
          <w:marBottom w:val="120"/>
          <w:divBdr>
            <w:top w:val="none" w:sz="0" w:space="0" w:color="auto"/>
            <w:left w:val="none" w:sz="0" w:space="0" w:color="auto"/>
            <w:bottom w:val="none" w:sz="0" w:space="0" w:color="auto"/>
            <w:right w:val="none" w:sz="0" w:space="0" w:color="auto"/>
          </w:divBdr>
        </w:div>
      </w:divsChild>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809732">
      <w:bodyDiv w:val="1"/>
      <w:marLeft w:val="0"/>
      <w:marRight w:val="0"/>
      <w:marTop w:val="0"/>
      <w:marBottom w:val="0"/>
      <w:divBdr>
        <w:top w:val="none" w:sz="0" w:space="0" w:color="auto"/>
        <w:left w:val="none" w:sz="0" w:space="0" w:color="auto"/>
        <w:bottom w:val="none" w:sz="0" w:space="0" w:color="auto"/>
        <w:right w:val="none" w:sz="0" w:space="0" w:color="auto"/>
      </w:divBdr>
      <w:divsChild>
        <w:div w:id="326978464">
          <w:marLeft w:val="547"/>
          <w:marRight w:val="0"/>
          <w:marTop w:val="0"/>
          <w:marBottom w:val="120"/>
          <w:divBdr>
            <w:top w:val="none" w:sz="0" w:space="0" w:color="auto"/>
            <w:left w:val="none" w:sz="0" w:space="0" w:color="auto"/>
            <w:bottom w:val="none" w:sz="0" w:space="0" w:color="auto"/>
            <w:right w:val="none" w:sz="0" w:space="0" w:color="auto"/>
          </w:divBdr>
        </w:div>
        <w:div w:id="1604604401">
          <w:marLeft w:val="547"/>
          <w:marRight w:val="0"/>
          <w:marTop w:val="0"/>
          <w:marBottom w:val="120"/>
          <w:divBdr>
            <w:top w:val="none" w:sz="0" w:space="0" w:color="auto"/>
            <w:left w:val="none" w:sz="0" w:space="0" w:color="auto"/>
            <w:bottom w:val="none" w:sz="0" w:space="0" w:color="auto"/>
            <w:right w:val="none" w:sz="0" w:space="0" w:color="auto"/>
          </w:divBdr>
        </w:div>
        <w:div w:id="1866210981">
          <w:marLeft w:val="547"/>
          <w:marRight w:val="0"/>
          <w:marTop w:val="0"/>
          <w:marBottom w:val="12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9451394">
      <w:bodyDiv w:val="1"/>
      <w:marLeft w:val="0"/>
      <w:marRight w:val="0"/>
      <w:marTop w:val="0"/>
      <w:marBottom w:val="0"/>
      <w:divBdr>
        <w:top w:val="none" w:sz="0" w:space="0" w:color="auto"/>
        <w:left w:val="none" w:sz="0" w:space="0" w:color="auto"/>
        <w:bottom w:val="none" w:sz="0" w:space="0" w:color="auto"/>
        <w:right w:val="none" w:sz="0" w:space="0" w:color="auto"/>
      </w:divBdr>
      <w:divsChild>
        <w:div w:id="273824359">
          <w:marLeft w:val="547"/>
          <w:marRight w:val="0"/>
          <w:marTop w:val="0"/>
          <w:marBottom w:val="0"/>
          <w:divBdr>
            <w:top w:val="none" w:sz="0" w:space="0" w:color="auto"/>
            <w:left w:val="none" w:sz="0" w:space="0" w:color="auto"/>
            <w:bottom w:val="none" w:sz="0" w:space="0" w:color="auto"/>
            <w:right w:val="none" w:sz="0" w:space="0" w:color="auto"/>
          </w:divBdr>
        </w:div>
        <w:div w:id="1345012009">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5AIRPNAIUNRU-1830940522-23636</_dlc_DocId>
    <_dlc_DocIdUrl xmlns="71c5aaf6-e6ce-465b-b873-5148d2a4c105">
      <Url>https://nokia.sharepoint.com/sites/c5g/5gradio/_layouts/15/DocIdRedir.aspx?ID=5AIRPNAIUNRU-1830940522-23636</Url>
      <Description>5AIRPNAIUNRU-1830940522-23636</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B4F2B1-B2CF-433A-AC2C-D311591A4F11}">
  <ds:schemaRefs>
    <ds:schemaRef ds:uri="http://purl.org/dc/terms/"/>
    <ds:schemaRef ds:uri="http://purl.org/dc/dcmitype/"/>
    <ds:schemaRef ds:uri="71c5aaf6-e6ce-465b-b873-5148d2a4c105"/>
    <ds:schemaRef ds:uri="95d2e41d-1f11-4347-bb1c-11d6a32975dd"/>
    <ds:schemaRef ds:uri="http://schemas.microsoft.com/office/2006/documentManagement/types"/>
    <ds:schemaRef ds:uri="http://www.w3.org/XML/1998/namespace"/>
    <ds:schemaRef ds:uri="3b34c8f0-1ef5-4d1e-bb66-517ce7fe7356"/>
    <ds:schemaRef ds:uri="http://schemas.openxmlformats.org/package/2006/metadata/core-properties"/>
    <ds:schemaRef ds:uri="http://schemas.microsoft.com/office/2006/metadata/properties"/>
    <ds:schemaRef ds:uri="http://schemas.microsoft.com/office/infopath/2007/PartnerControls"/>
    <ds:schemaRef ds:uri="ebabf6ce-2443-438c-9946-ecc878e7654a"/>
    <ds:schemaRef ds:uri="http://purl.org/dc/elements/1.1/"/>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5CA1B7C0-D2B8-4242-959B-066E01820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11</Pages>
  <Words>5174</Words>
  <Characters>29498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34603</CharactersWithSpaces>
  <SharedDoc>false</SharedDoc>
  <HLinks>
    <vt:vector size="18" baseType="variant">
      <vt:variant>
        <vt:i4>1048686</vt:i4>
      </vt:variant>
      <vt:variant>
        <vt:i4>6</vt:i4>
      </vt:variant>
      <vt:variant>
        <vt:i4>0</vt:i4>
      </vt:variant>
      <vt:variant>
        <vt:i4>5</vt:i4>
      </vt:variant>
      <vt:variant>
        <vt:lpwstr>mailto:tao.b.tao@nokia-sbell.com</vt:lpwstr>
      </vt:variant>
      <vt:variant>
        <vt:lpwstr/>
      </vt:variant>
      <vt:variant>
        <vt:i4>4849713</vt:i4>
      </vt:variant>
      <vt:variant>
        <vt:i4>3</vt:i4>
      </vt:variant>
      <vt:variant>
        <vt:i4>0</vt:i4>
      </vt:variant>
      <vt:variant>
        <vt:i4>5</vt:i4>
      </vt:variant>
      <vt:variant>
        <vt:lpwstr>mailto:gilsoo.lee@nokia.com</vt:lpwstr>
      </vt:variant>
      <vt:variant>
        <vt:lpwstr/>
      </vt:variant>
      <vt:variant>
        <vt:i4>196714</vt:i4>
      </vt:variant>
      <vt:variant>
        <vt:i4>0</vt:i4>
      </vt:variant>
      <vt:variant>
        <vt:i4>0</vt:i4>
      </vt:variant>
      <vt:variant>
        <vt:i4>5</vt:i4>
      </vt:variant>
      <vt:variant>
        <vt:lpwstr>mailto:aki.hekkala@nokia.com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2</cp:revision>
  <cp:lastPrinted>2019-05-01T03:45:00Z</cp:lastPrinted>
  <dcterms:created xsi:type="dcterms:W3CDTF">2023-11-03T20:51:00Z</dcterms:created>
  <dcterms:modified xsi:type="dcterms:W3CDTF">2023-11-03T20:51:00Z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8ccd44a8-8c82-45d9-b9b2-1629488ee789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y fmtid="{D5CDD505-2E9C-101B-9397-08002B2CF9AE}" pid="13" name="MediaServiceImageTags">
    <vt:lpwstr/>
  </property>
</Properties>
</file>